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5A677FE8"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96756B">
              <w:t>1.4</w:t>
            </w:r>
            <w:r w:rsidR="00396267" w:rsidRPr="00396267">
              <w:t>.0</w:t>
            </w:r>
            <w:r w:rsidRPr="00396267">
              <w:t xml:space="preserve"> </w:t>
            </w:r>
            <w:r w:rsidRPr="00396267">
              <w:rPr>
                <w:sz w:val="32"/>
              </w:rPr>
              <w:t>(</w:t>
            </w:r>
            <w:bookmarkStart w:id="3" w:name="issueDate"/>
            <w:r w:rsidR="00396267" w:rsidRPr="00396267">
              <w:rPr>
                <w:sz w:val="32"/>
              </w:rPr>
              <w:t>20</w:t>
            </w:r>
            <w:bookmarkEnd w:id="3"/>
            <w:r w:rsidR="00FD2E88">
              <w:rPr>
                <w:sz w:val="32"/>
              </w:rPr>
              <w:t>20-05</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lastRenderedPageBreak/>
        <w:t>Contents</w:t>
      </w:r>
    </w:p>
    <w:p w14:paraId="43E40D42" w14:textId="77777777" w:rsidR="00060D16"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060D16">
        <w:t>Foreword</w:t>
      </w:r>
      <w:r w:rsidR="00060D16">
        <w:tab/>
      </w:r>
      <w:r w:rsidR="00060D16">
        <w:fldChar w:fldCharType="begin"/>
      </w:r>
      <w:r w:rsidR="00060D16">
        <w:instrText xml:space="preserve"> PAGEREF _Toc41551513 \h </w:instrText>
      </w:r>
      <w:r w:rsidR="00060D16">
        <w:fldChar w:fldCharType="separate"/>
      </w:r>
      <w:r w:rsidR="00060D16">
        <w:t>5</w:t>
      </w:r>
      <w:r w:rsidR="00060D16">
        <w:fldChar w:fldCharType="end"/>
      </w:r>
    </w:p>
    <w:p w14:paraId="1EDD68F5" w14:textId="77777777" w:rsidR="00060D16" w:rsidRDefault="00060D16">
      <w:pPr>
        <w:pStyle w:val="TOC1"/>
        <w:rPr>
          <w:rFonts w:asciiTheme="minorHAnsi" w:hAnsiTheme="minorHAnsi" w:cstheme="minorBidi"/>
          <w:szCs w:val="22"/>
          <w:lang w:eastAsia="en-GB"/>
        </w:rPr>
      </w:pPr>
      <w:r>
        <w:t>Introduction</w:t>
      </w:r>
      <w:r>
        <w:tab/>
      </w:r>
      <w:r>
        <w:fldChar w:fldCharType="begin"/>
      </w:r>
      <w:r>
        <w:instrText xml:space="preserve"> PAGEREF _Toc41551514 \h </w:instrText>
      </w:r>
      <w:r>
        <w:fldChar w:fldCharType="separate"/>
      </w:r>
      <w:r>
        <w:t>6</w:t>
      </w:r>
      <w:r>
        <w:fldChar w:fldCharType="end"/>
      </w:r>
    </w:p>
    <w:p w14:paraId="2F103986" w14:textId="77777777" w:rsidR="00060D16" w:rsidRDefault="00060D1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_Toc41551515 \h </w:instrText>
      </w:r>
      <w:r>
        <w:fldChar w:fldCharType="separate"/>
      </w:r>
      <w:r>
        <w:t>7</w:t>
      </w:r>
      <w:r>
        <w:fldChar w:fldCharType="end"/>
      </w:r>
    </w:p>
    <w:p w14:paraId="1C7B9E34" w14:textId="77777777" w:rsidR="00060D16" w:rsidRDefault="00060D1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_Toc41551516 \h </w:instrText>
      </w:r>
      <w:r>
        <w:fldChar w:fldCharType="separate"/>
      </w:r>
      <w:r>
        <w:t>7</w:t>
      </w:r>
      <w:r>
        <w:fldChar w:fldCharType="end"/>
      </w:r>
    </w:p>
    <w:p w14:paraId="4D70E02B" w14:textId="77777777" w:rsidR="00060D16" w:rsidRDefault="00060D1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_Toc41551517 \h </w:instrText>
      </w:r>
      <w:r>
        <w:fldChar w:fldCharType="separate"/>
      </w:r>
      <w:r>
        <w:t>8</w:t>
      </w:r>
      <w:r>
        <w:fldChar w:fldCharType="end"/>
      </w:r>
    </w:p>
    <w:p w14:paraId="7E54C30F" w14:textId="77777777" w:rsidR="00060D16" w:rsidRDefault="00060D1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_Toc41551518 \h </w:instrText>
      </w:r>
      <w:r>
        <w:fldChar w:fldCharType="separate"/>
      </w:r>
      <w:r>
        <w:t>8</w:t>
      </w:r>
      <w:r>
        <w:fldChar w:fldCharType="end"/>
      </w:r>
    </w:p>
    <w:p w14:paraId="14CC16CE" w14:textId="77777777" w:rsidR="00060D16" w:rsidRDefault="00060D1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_Toc41551519 \h </w:instrText>
      </w:r>
      <w:r>
        <w:fldChar w:fldCharType="separate"/>
      </w:r>
      <w:r>
        <w:t>8</w:t>
      </w:r>
      <w:r>
        <w:fldChar w:fldCharType="end"/>
      </w:r>
    </w:p>
    <w:p w14:paraId="74939627" w14:textId="77777777" w:rsidR="00060D16" w:rsidRDefault="00060D1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_Toc41551520 \h </w:instrText>
      </w:r>
      <w:r>
        <w:fldChar w:fldCharType="separate"/>
      </w:r>
      <w:r>
        <w:t>8</w:t>
      </w:r>
      <w:r>
        <w:fldChar w:fldCharType="end"/>
      </w:r>
    </w:p>
    <w:p w14:paraId="5CF454A5" w14:textId="77777777" w:rsidR="00060D16" w:rsidRDefault="00060D1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_Toc41551521 \h </w:instrText>
      </w:r>
      <w:r>
        <w:fldChar w:fldCharType="separate"/>
      </w:r>
      <w:r>
        <w:t>9</w:t>
      </w:r>
      <w:r>
        <w:fldChar w:fldCharType="end"/>
      </w:r>
    </w:p>
    <w:p w14:paraId="24602F29" w14:textId="77777777" w:rsidR="00060D16" w:rsidRDefault="00060D1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_Toc41551522 \h </w:instrText>
      </w:r>
      <w:r>
        <w:fldChar w:fldCharType="separate"/>
      </w:r>
      <w:r>
        <w:t>10</w:t>
      </w:r>
      <w:r>
        <w:fldChar w:fldCharType="end"/>
      </w:r>
    </w:p>
    <w:p w14:paraId="18FDFCFB" w14:textId="77777777" w:rsidR="00060D16" w:rsidRDefault="00060D1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_Toc41551523 \h </w:instrText>
      </w:r>
      <w:r>
        <w:fldChar w:fldCharType="separate"/>
      </w:r>
      <w:r>
        <w:t>10</w:t>
      </w:r>
      <w:r>
        <w:fldChar w:fldCharType="end"/>
      </w:r>
    </w:p>
    <w:p w14:paraId="62DEEECA" w14:textId="77777777" w:rsidR="00060D16" w:rsidRDefault="00060D1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_Toc41551524 \h </w:instrText>
      </w:r>
      <w:r>
        <w:fldChar w:fldCharType="separate"/>
      </w:r>
      <w:r>
        <w:t>10</w:t>
      </w:r>
      <w:r>
        <w:fldChar w:fldCharType="end"/>
      </w:r>
    </w:p>
    <w:p w14:paraId="1D7BB1C6" w14:textId="77777777" w:rsidR="00060D16" w:rsidRDefault="00060D1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_Toc41551525 \h </w:instrText>
      </w:r>
      <w:r>
        <w:fldChar w:fldCharType="separate"/>
      </w:r>
      <w:r>
        <w:t>11</w:t>
      </w:r>
      <w:r>
        <w:fldChar w:fldCharType="end"/>
      </w:r>
    </w:p>
    <w:p w14:paraId="2D5FAC1B" w14:textId="77777777" w:rsidR="00060D16" w:rsidRDefault="00060D16">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_Toc41551526 \h </w:instrText>
      </w:r>
      <w:r>
        <w:fldChar w:fldCharType="separate"/>
      </w:r>
      <w:r>
        <w:t>12</w:t>
      </w:r>
      <w:r>
        <w:fldChar w:fldCharType="end"/>
      </w:r>
    </w:p>
    <w:p w14:paraId="4A5A63F8" w14:textId="77777777" w:rsidR="00060D16" w:rsidRDefault="00060D1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_Toc41551527 \h </w:instrText>
      </w:r>
      <w:r>
        <w:fldChar w:fldCharType="separate"/>
      </w:r>
      <w:r>
        <w:t>13</w:t>
      </w:r>
      <w:r>
        <w:fldChar w:fldCharType="end"/>
      </w:r>
    </w:p>
    <w:p w14:paraId="08BA0AF9" w14:textId="77777777" w:rsidR="00060D16" w:rsidRDefault="00060D1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_Toc41551528 \h </w:instrText>
      </w:r>
      <w:r>
        <w:fldChar w:fldCharType="separate"/>
      </w:r>
      <w:r>
        <w:t>13</w:t>
      </w:r>
      <w:r>
        <w:fldChar w:fldCharType="end"/>
      </w:r>
    </w:p>
    <w:p w14:paraId="644398D2" w14:textId="77777777" w:rsidR="00060D16" w:rsidRDefault="00060D1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_Toc41551529 \h </w:instrText>
      </w:r>
      <w:r>
        <w:fldChar w:fldCharType="separate"/>
      </w:r>
      <w:r>
        <w:t>14</w:t>
      </w:r>
      <w:r>
        <w:fldChar w:fldCharType="end"/>
      </w:r>
    </w:p>
    <w:p w14:paraId="104A8A22" w14:textId="77777777" w:rsidR="00060D16" w:rsidRDefault="00060D1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_Toc41551530 \h </w:instrText>
      </w:r>
      <w:r>
        <w:fldChar w:fldCharType="separate"/>
      </w:r>
      <w:r>
        <w:t>17</w:t>
      </w:r>
      <w:r>
        <w:fldChar w:fldCharType="end"/>
      </w:r>
    </w:p>
    <w:p w14:paraId="16A1E5AA" w14:textId="77777777" w:rsidR="00060D16" w:rsidRDefault="00060D16">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_Toc41551531 \h </w:instrText>
      </w:r>
      <w:r>
        <w:fldChar w:fldCharType="separate"/>
      </w:r>
      <w:r>
        <w:t>17</w:t>
      </w:r>
      <w:r>
        <w:fldChar w:fldCharType="end"/>
      </w:r>
    </w:p>
    <w:p w14:paraId="5BF45DC8" w14:textId="77777777" w:rsidR="00060D16" w:rsidRDefault="00060D16">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_Toc41551532 \h </w:instrText>
      </w:r>
      <w:r>
        <w:fldChar w:fldCharType="separate"/>
      </w:r>
      <w:r>
        <w:t>17</w:t>
      </w:r>
      <w:r>
        <w:fldChar w:fldCharType="end"/>
      </w:r>
    </w:p>
    <w:p w14:paraId="48BEB63F" w14:textId="77777777" w:rsidR="00060D16" w:rsidRDefault="00060D16">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_Toc41551533 \h </w:instrText>
      </w:r>
      <w:r>
        <w:fldChar w:fldCharType="separate"/>
      </w:r>
      <w:r>
        <w:t>18</w:t>
      </w:r>
      <w:r>
        <w:fldChar w:fldCharType="end"/>
      </w:r>
    </w:p>
    <w:p w14:paraId="57625AA3" w14:textId="77777777" w:rsidR="00060D16" w:rsidRDefault="00060D16">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_Toc41551534 \h </w:instrText>
      </w:r>
      <w:r>
        <w:fldChar w:fldCharType="separate"/>
      </w:r>
      <w:r>
        <w:t>18</w:t>
      </w:r>
      <w:r>
        <w:fldChar w:fldCharType="end"/>
      </w:r>
    </w:p>
    <w:p w14:paraId="733C118D" w14:textId="77777777" w:rsidR="00060D16" w:rsidRDefault="00060D16">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_Toc41551535 \h </w:instrText>
      </w:r>
      <w:r>
        <w:fldChar w:fldCharType="separate"/>
      </w:r>
      <w:r>
        <w:t>18</w:t>
      </w:r>
      <w:r>
        <w:fldChar w:fldCharType="end"/>
      </w:r>
    </w:p>
    <w:p w14:paraId="627A5577" w14:textId="77777777" w:rsidR="00060D16" w:rsidRDefault="00060D16">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_Toc41551536 \h </w:instrText>
      </w:r>
      <w:r>
        <w:fldChar w:fldCharType="separate"/>
      </w:r>
      <w:r>
        <w:t>18</w:t>
      </w:r>
      <w:r>
        <w:fldChar w:fldCharType="end"/>
      </w:r>
    </w:p>
    <w:p w14:paraId="0A2DB131" w14:textId="77777777" w:rsidR="00060D16" w:rsidRDefault="00060D16">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_Toc41551537 \h </w:instrText>
      </w:r>
      <w:r>
        <w:fldChar w:fldCharType="separate"/>
      </w:r>
      <w:r>
        <w:t>18</w:t>
      </w:r>
      <w:r>
        <w:fldChar w:fldCharType="end"/>
      </w:r>
    </w:p>
    <w:p w14:paraId="15F35B0D" w14:textId="77777777" w:rsidR="00060D16" w:rsidRDefault="00060D16">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_Toc41551538 \h </w:instrText>
      </w:r>
      <w:r>
        <w:fldChar w:fldCharType="separate"/>
      </w:r>
      <w:r>
        <w:t>18</w:t>
      </w:r>
      <w:r>
        <w:fldChar w:fldCharType="end"/>
      </w:r>
    </w:p>
    <w:p w14:paraId="33F8C8AE" w14:textId="77777777" w:rsidR="00060D16" w:rsidRDefault="00060D16">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_Toc41551539 \h </w:instrText>
      </w:r>
      <w:r>
        <w:fldChar w:fldCharType="separate"/>
      </w:r>
      <w:r>
        <w:t>19</w:t>
      </w:r>
      <w:r>
        <w:fldChar w:fldCharType="end"/>
      </w:r>
    </w:p>
    <w:p w14:paraId="6A379592" w14:textId="77777777" w:rsidR="00060D16" w:rsidRDefault="00060D16">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_Toc41551540 \h </w:instrText>
      </w:r>
      <w:r>
        <w:fldChar w:fldCharType="separate"/>
      </w:r>
      <w:r>
        <w:t>19</w:t>
      </w:r>
      <w:r>
        <w:fldChar w:fldCharType="end"/>
      </w:r>
    </w:p>
    <w:p w14:paraId="7172047D" w14:textId="77777777" w:rsidR="00060D16" w:rsidRDefault="00060D16">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_Toc41551541 \h </w:instrText>
      </w:r>
      <w:r>
        <w:fldChar w:fldCharType="separate"/>
      </w:r>
      <w:r>
        <w:t>19</w:t>
      </w:r>
      <w:r>
        <w:fldChar w:fldCharType="end"/>
      </w:r>
    </w:p>
    <w:p w14:paraId="3E231251" w14:textId="77777777" w:rsidR="00060D16" w:rsidRDefault="00060D16">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_Toc41551542 \h </w:instrText>
      </w:r>
      <w:r>
        <w:fldChar w:fldCharType="separate"/>
      </w:r>
      <w:r>
        <w:t>19</w:t>
      </w:r>
      <w:r>
        <w:fldChar w:fldCharType="end"/>
      </w:r>
    </w:p>
    <w:p w14:paraId="62827E46" w14:textId="77777777" w:rsidR="00060D16" w:rsidRDefault="00060D16">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_Toc41551543 \h </w:instrText>
      </w:r>
      <w:r>
        <w:fldChar w:fldCharType="separate"/>
      </w:r>
      <w:r>
        <w:t>19</w:t>
      </w:r>
      <w:r>
        <w:fldChar w:fldCharType="end"/>
      </w:r>
    </w:p>
    <w:p w14:paraId="43331CE5" w14:textId="77777777" w:rsidR="00060D16" w:rsidRDefault="00060D16">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_Toc41551544 \h </w:instrText>
      </w:r>
      <w:r>
        <w:fldChar w:fldCharType="separate"/>
      </w:r>
      <w:r>
        <w:t>19</w:t>
      </w:r>
      <w:r>
        <w:fldChar w:fldCharType="end"/>
      </w:r>
    </w:p>
    <w:p w14:paraId="1AE85263" w14:textId="77777777" w:rsidR="00060D16" w:rsidRDefault="00060D1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_Toc41551545 \h </w:instrText>
      </w:r>
      <w:r>
        <w:fldChar w:fldCharType="separate"/>
      </w:r>
      <w:r>
        <w:t>20</w:t>
      </w:r>
      <w:r>
        <w:fldChar w:fldCharType="end"/>
      </w:r>
    </w:p>
    <w:p w14:paraId="5DAD6798" w14:textId="77777777" w:rsidR="00060D16" w:rsidRDefault="00060D1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_Toc41551546 \h </w:instrText>
      </w:r>
      <w:r>
        <w:fldChar w:fldCharType="separate"/>
      </w:r>
      <w:r>
        <w:t>20</w:t>
      </w:r>
      <w:r>
        <w:fldChar w:fldCharType="end"/>
      </w:r>
    </w:p>
    <w:p w14:paraId="606C24EF" w14:textId="77777777" w:rsidR="00060D16" w:rsidRDefault="00060D1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_Toc41551547 \h </w:instrText>
      </w:r>
      <w:r>
        <w:fldChar w:fldCharType="separate"/>
      </w:r>
      <w:r>
        <w:t>20</w:t>
      </w:r>
      <w:r>
        <w:fldChar w:fldCharType="end"/>
      </w:r>
    </w:p>
    <w:p w14:paraId="2FD1C230" w14:textId="77777777" w:rsidR="00060D16" w:rsidRDefault="00060D1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_Toc41551548 \h </w:instrText>
      </w:r>
      <w:r>
        <w:fldChar w:fldCharType="separate"/>
      </w:r>
      <w:r>
        <w:t>20</w:t>
      </w:r>
      <w:r>
        <w:fldChar w:fldCharType="end"/>
      </w:r>
    </w:p>
    <w:p w14:paraId="1D136B5B" w14:textId="77777777" w:rsidR="00060D16" w:rsidRDefault="00060D16">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_Toc41551549 \h </w:instrText>
      </w:r>
      <w:r>
        <w:fldChar w:fldCharType="separate"/>
      </w:r>
      <w:r>
        <w:t>22</w:t>
      </w:r>
      <w:r>
        <w:fldChar w:fldCharType="end"/>
      </w:r>
    </w:p>
    <w:p w14:paraId="0D0A3337" w14:textId="77777777" w:rsidR="00060D16" w:rsidRDefault="00060D16">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_Toc41551550 \h </w:instrText>
      </w:r>
      <w:r>
        <w:fldChar w:fldCharType="separate"/>
      </w:r>
      <w:r>
        <w:t>23</w:t>
      </w:r>
      <w:r>
        <w:fldChar w:fldCharType="end"/>
      </w:r>
    </w:p>
    <w:p w14:paraId="5B5B7E73" w14:textId="77777777" w:rsidR="00060D16" w:rsidRDefault="00060D16">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_Toc41551551 \h </w:instrText>
      </w:r>
      <w:r>
        <w:fldChar w:fldCharType="separate"/>
      </w:r>
      <w:r>
        <w:t>23</w:t>
      </w:r>
      <w:r>
        <w:fldChar w:fldCharType="end"/>
      </w:r>
    </w:p>
    <w:p w14:paraId="600EE7D4" w14:textId="77777777" w:rsidR="00060D16" w:rsidRDefault="00060D16">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_Toc41551552 \h </w:instrText>
      </w:r>
      <w:r>
        <w:fldChar w:fldCharType="separate"/>
      </w:r>
      <w:r>
        <w:t>23</w:t>
      </w:r>
      <w:r>
        <w:fldChar w:fldCharType="end"/>
      </w:r>
    </w:p>
    <w:p w14:paraId="36E098FE" w14:textId="77777777" w:rsidR="00060D16" w:rsidRDefault="00060D16">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_Toc41551553 \h </w:instrText>
      </w:r>
      <w:r>
        <w:fldChar w:fldCharType="separate"/>
      </w:r>
      <w:r>
        <w:t>24</w:t>
      </w:r>
      <w:r>
        <w:fldChar w:fldCharType="end"/>
      </w:r>
    </w:p>
    <w:p w14:paraId="615A0E1B" w14:textId="77777777" w:rsidR="00060D16" w:rsidRDefault="00060D16">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_Toc41551554 \h </w:instrText>
      </w:r>
      <w:r>
        <w:fldChar w:fldCharType="separate"/>
      </w:r>
      <w:r>
        <w:t>24</w:t>
      </w:r>
      <w:r>
        <w:fldChar w:fldCharType="end"/>
      </w:r>
    </w:p>
    <w:p w14:paraId="56DC06BC" w14:textId="77777777" w:rsidR="00060D16" w:rsidRDefault="00060D16">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_Toc41551555 \h </w:instrText>
      </w:r>
      <w:r>
        <w:fldChar w:fldCharType="separate"/>
      </w:r>
      <w:r>
        <w:t>27</w:t>
      </w:r>
      <w:r>
        <w:fldChar w:fldCharType="end"/>
      </w:r>
    </w:p>
    <w:p w14:paraId="51FB4DD6" w14:textId="77777777" w:rsidR="00060D16" w:rsidRDefault="00060D16">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_Toc41551556 \h </w:instrText>
      </w:r>
      <w:r>
        <w:fldChar w:fldCharType="separate"/>
      </w:r>
      <w:r>
        <w:t>27</w:t>
      </w:r>
      <w:r>
        <w:fldChar w:fldCharType="end"/>
      </w:r>
    </w:p>
    <w:p w14:paraId="30E5E807" w14:textId="77777777" w:rsidR="00060D16" w:rsidRDefault="00060D16">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_Toc41551557 \h </w:instrText>
      </w:r>
      <w:r>
        <w:fldChar w:fldCharType="separate"/>
      </w:r>
      <w:r>
        <w:t>27</w:t>
      </w:r>
      <w:r>
        <w:fldChar w:fldCharType="end"/>
      </w:r>
    </w:p>
    <w:p w14:paraId="7F0333D9" w14:textId="77777777" w:rsidR="00060D16" w:rsidRDefault="00060D16">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_Toc41551558 \h </w:instrText>
      </w:r>
      <w:r>
        <w:fldChar w:fldCharType="separate"/>
      </w:r>
      <w:r>
        <w:t>28</w:t>
      </w:r>
      <w:r>
        <w:fldChar w:fldCharType="end"/>
      </w:r>
    </w:p>
    <w:p w14:paraId="38E90DD5" w14:textId="77777777" w:rsidR="00060D16" w:rsidRDefault="00060D16">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_Toc41551559 \h </w:instrText>
      </w:r>
      <w:r>
        <w:fldChar w:fldCharType="separate"/>
      </w:r>
      <w:r>
        <w:t>28</w:t>
      </w:r>
      <w:r>
        <w:fldChar w:fldCharType="end"/>
      </w:r>
    </w:p>
    <w:p w14:paraId="5FC483E9" w14:textId="77777777" w:rsidR="00060D16" w:rsidRDefault="00060D16">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_Toc41551560 \h </w:instrText>
      </w:r>
      <w:r>
        <w:fldChar w:fldCharType="separate"/>
      </w:r>
      <w:r>
        <w:t>29</w:t>
      </w:r>
      <w:r>
        <w:fldChar w:fldCharType="end"/>
      </w:r>
    </w:p>
    <w:p w14:paraId="11057231" w14:textId="77777777" w:rsidR="00060D16" w:rsidRDefault="00060D16">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_Toc41551561 \h </w:instrText>
      </w:r>
      <w:r>
        <w:fldChar w:fldCharType="separate"/>
      </w:r>
      <w:r>
        <w:t>29</w:t>
      </w:r>
      <w:r>
        <w:fldChar w:fldCharType="end"/>
      </w:r>
    </w:p>
    <w:p w14:paraId="18FA6E89" w14:textId="77777777" w:rsidR="00060D16" w:rsidRDefault="00060D16">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_Toc41551562 \h </w:instrText>
      </w:r>
      <w:r>
        <w:fldChar w:fldCharType="separate"/>
      </w:r>
      <w:r>
        <w:t>29</w:t>
      </w:r>
      <w:r>
        <w:fldChar w:fldCharType="end"/>
      </w:r>
    </w:p>
    <w:p w14:paraId="5A6F421A" w14:textId="77777777" w:rsidR="00060D16" w:rsidRDefault="00060D16">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_Toc41551563 \h </w:instrText>
      </w:r>
      <w:r>
        <w:fldChar w:fldCharType="separate"/>
      </w:r>
      <w:r>
        <w:t>29</w:t>
      </w:r>
      <w:r>
        <w:fldChar w:fldCharType="end"/>
      </w:r>
    </w:p>
    <w:p w14:paraId="7947D275" w14:textId="77777777" w:rsidR="00060D16" w:rsidRDefault="00060D16">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_Toc41551564 \h </w:instrText>
      </w:r>
      <w:r>
        <w:fldChar w:fldCharType="separate"/>
      </w:r>
      <w:r>
        <w:t>30</w:t>
      </w:r>
      <w:r>
        <w:fldChar w:fldCharType="end"/>
      </w:r>
    </w:p>
    <w:p w14:paraId="5361CBBD" w14:textId="77777777" w:rsidR="00060D16" w:rsidRDefault="00060D16">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_Toc41551565 \h </w:instrText>
      </w:r>
      <w:r>
        <w:fldChar w:fldCharType="separate"/>
      </w:r>
      <w:r>
        <w:t>30</w:t>
      </w:r>
      <w:r>
        <w:fldChar w:fldCharType="end"/>
      </w:r>
    </w:p>
    <w:p w14:paraId="69D1E79A" w14:textId="77777777" w:rsidR="00060D16" w:rsidRDefault="00060D16">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_Toc41551566 \h </w:instrText>
      </w:r>
      <w:r>
        <w:fldChar w:fldCharType="separate"/>
      </w:r>
      <w:r>
        <w:t>30</w:t>
      </w:r>
      <w:r>
        <w:fldChar w:fldCharType="end"/>
      </w:r>
    </w:p>
    <w:p w14:paraId="34AEE5E6" w14:textId="77777777" w:rsidR="00060D16" w:rsidRDefault="00060D16">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r>
      <w:r>
        <w:instrText xml:space="preserve"> PAGEREF _Toc41551567 \h </w:instrText>
      </w:r>
      <w:r>
        <w:fldChar w:fldCharType="separate"/>
      </w:r>
      <w:r>
        <w:t>30</w:t>
      </w:r>
      <w:r>
        <w:fldChar w:fldCharType="end"/>
      </w:r>
    </w:p>
    <w:p w14:paraId="34B6720F" w14:textId="77777777" w:rsidR="00060D16" w:rsidRDefault="00060D1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_Toc41551568 \h </w:instrText>
      </w:r>
      <w:r>
        <w:fldChar w:fldCharType="separate"/>
      </w:r>
      <w:r>
        <w:t>30</w:t>
      </w:r>
      <w:r>
        <w:fldChar w:fldCharType="end"/>
      </w:r>
    </w:p>
    <w:p w14:paraId="56428A8E" w14:textId="77777777" w:rsidR="00060D16" w:rsidRDefault="00060D1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_Toc41551569 \h </w:instrText>
      </w:r>
      <w:r>
        <w:fldChar w:fldCharType="separate"/>
      </w:r>
      <w:r>
        <w:t>30</w:t>
      </w:r>
      <w:r>
        <w:fldChar w:fldCharType="end"/>
      </w:r>
    </w:p>
    <w:p w14:paraId="51CA5302" w14:textId="77777777" w:rsidR="00060D16" w:rsidRDefault="00060D1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_Toc41551570 \h </w:instrText>
      </w:r>
      <w:r>
        <w:fldChar w:fldCharType="separate"/>
      </w:r>
      <w:r>
        <w:t>32</w:t>
      </w:r>
      <w:r>
        <w:fldChar w:fldCharType="end"/>
      </w:r>
    </w:p>
    <w:p w14:paraId="59DF635E" w14:textId="77777777" w:rsidR="00060D16" w:rsidRDefault="00060D1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_Toc41551571 \h </w:instrText>
      </w:r>
      <w:r>
        <w:fldChar w:fldCharType="separate"/>
      </w:r>
      <w:r>
        <w:t>33</w:t>
      </w:r>
      <w:r>
        <w:fldChar w:fldCharType="end"/>
      </w:r>
    </w:p>
    <w:p w14:paraId="69F3FFB6" w14:textId="77777777" w:rsidR="00060D16" w:rsidRDefault="00060D16">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_Toc41551572 \h </w:instrText>
      </w:r>
      <w:r>
        <w:fldChar w:fldCharType="separate"/>
      </w:r>
      <w:r>
        <w:t>33</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41551513"/>
      <w:r w:rsidR="00396267" w:rsidRPr="004D3578">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41551514"/>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41551515"/>
      <w:r w:rsidRPr="004D3578">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41551516"/>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44EC6549" w:rsidR="00396267" w:rsidRDefault="00396267" w:rsidP="00396267">
      <w:pPr>
        <w:pStyle w:val="EX"/>
      </w:pPr>
      <w:r>
        <w:t>[5]</w:t>
      </w:r>
      <w:r>
        <w:tab/>
        <w:t>ETSI EN</w:t>
      </w:r>
      <w:r w:rsidRPr="004D3578">
        <w:t> </w:t>
      </w:r>
      <w:r>
        <w:t>302 637-3</w:t>
      </w:r>
      <w:r w:rsidRPr="004D3578">
        <w:t> </w:t>
      </w:r>
      <w:r>
        <w:t xml:space="preserve">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380B34CE" w:rsidR="00FB075C" w:rsidRDefault="00396267" w:rsidP="00396267">
      <w:pPr>
        <w:pStyle w:val="EX"/>
      </w:pPr>
      <w:r>
        <w:t>[18]</w:t>
      </w:r>
      <w:r>
        <w:tab/>
        <w:t>3GPP TS 38.213: "NR; Physical layer procedures for control".</w:t>
      </w:r>
    </w:p>
    <w:p w14:paraId="5CC06A00" w14:textId="5CAF6AAC" w:rsidR="004C6B76" w:rsidRPr="00AA1DBC" w:rsidRDefault="004C6B76" w:rsidP="00396267">
      <w:pPr>
        <w:pStyle w:val="EX"/>
      </w:pPr>
      <w:r>
        <w:t>[19]</w:t>
      </w:r>
      <w:r>
        <w:tab/>
        <w:t>3GPP TS  37.340: "</w:t>
      </w:r>
      <w:r w:rsidRPr="006A157C">
        <w:t xml:space="preserve"> </w:t>
      </w:r>
      <w:r w:rsidRPr="00C4235D">
        <w:t>Evolved Universal Terrestrial Radio Access (E-UTRA) and NR</w:t>
      </w:r>
      <w:r>
        <w:t>; Multi-connectivity; Stage 2".</w:t>
      </w:r>
    </w:p>
    <w:p w14:paraId="128687EC" w14:textId="77777777" w:rsidR="00396267" w:rsidRPr="004D3578" w:rsidRDefault="00396267" w:rsidP="00396267">
      <w:pPr>
        <w:pStyle w:val="Heading1"/>
      </w:pPr>
      <w:bookmarkStart w:id="27" w:name="_Toc24049667"/>
      <w:bookmarkStart w:id="28" w:name="_Toc25753633"/>
      <w:bookmarkStart w:id="29" w:name="_Toc41551517"/>
      <w:r w:rsidRPr="004D3578">
        <w:t>3</w:t>
      </w:r>
      <w:r w:rsidRPr="004D3578">
        <w:tab/>
        <w:t>Definitions</w:t>
      </w:r>
      <w:r>
        <w:t xml:space="preserve"> of terms, symbols and abbreviations</w:t>
      </w:r>
      <w:bookmarkEnd w:id="27"/>
      <w:bookmarkEnd w:id="28"/>
      <w:bookmarkEnd w:id="29"/>
    </w:p>
    <w:p w14:paraId="34F46E70" w14:textId="77777777" w:rsidR="00396267" w:rsidRPr="004D3578" w:rsidRDefault="00396267" w:rsidP="00396267">
      <w:pPr>
        <w:pStyle w:val="Heading2"/>
      </w:pPr>
      <w:bookmarkStart w:id="30" w:name="_Toc24049668"/>
      <w:bookmarkStart w:id="31" w:name="_Toc25753634"/>
      <w:bookmarkStart w:id="32" w:name="_Toc41551518"/>
      <w:r w:rsidRPr="004D3578">
        <w:t>3.1</w:t>
      </w:r>
      <w:r w:rsidRPr="004D3578">
        <w:tab/>
      </w:r>
      <w:r>
        <w:t>Terms</w:t>
      </w:r>
      <w:bookmarkEnd w:id="30"/>
      <w:bookmarkEnd w:id="31"/>
      <w:bookmarkEnd w:id="32"/>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3" w:name="_Toc24049669"/>
      <w:bookmarkStart w:id="34" w:name="_Toc25753635"/>
      <w:bookmarkStart w:id="35" w:name="_Toc41551519"/>
      <w:r w:rsidRPr="004D3578">
        <w:t>3.2</w:t>
      </w:r>
      <w:r w:rsidRPr="004D3578">
        <w:tab/>
        <w:t>Symbols</w:t>
      </w:r>
      <w:bookmarkEnd w:id="33"/>
      <w:bookmarkEnd w:id="34"/>
      <w:bookmarkEnd w:id="35"/>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6" w:name="_Toc24049670"/>
      <w:bookmarkStart w:id="37" w:name="_Toc25753636"/>
      <w:bookmarkStart w:id="38" w:name="_Toc41551520"/>
      <w:r w:rsidRPr="004D3578">
        <w:t>3.3</w:t>
      </w:r>
      <w:r w:rsidRPr="004D3578">
        <w:tab/>
        <w:t>Abbreviations</w:t>
      </w:r>
      <w:bookmarkEnd w:id="36"/>
      <w:bookmarkEnd w:id="37"/>
      <w:bookmarkEnd w:id="38"/>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9" w:name="_Toc24049671"/>
      <w:bookmarkStart w:id="40" w:name="_Toc25753637"/>
      <w:bookmarkStart w:id="41" w:name="_Toc41551521"/>
      <w:r>
        <w:t>4</w:t>
      </w:r>
      <w:r>
        <w:tab/>
        <w:t>Services and requirements</w:t>
      </w:r>
      <w:bookmarkEnd w:id="39"/>
      <w:bookmarkEnd w:id="40"/>
      <w:bookmarkEnd w:id="41"/>
    </w:p>
    <w:p w14:paraId="3B135660" w14:textId="64338BB8"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6455F">
        <w:t>3GPP 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5C6F08">
        <w:t>3GPP TR</w:t>
      </w:r>
      <w:r w:rsidR="005C6F08" w:rsidRPr="004D3578">
        <w:t> </w:t>
      </w:r>
      <w:r w:rsidR="005C6F08">
        <w:t xml:space="preserve">36.885 </w:t>
      </w:r>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6455F">
        <w:t>3GPP 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6455F">
        <w:t>3GPP 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1E5C26CE" w:rsidR="002E45EA" w:rsidRDefault="00BA39D0" w:rsidP="00396267">
      <w:r>
        <w:t xml:space="preserve">NR V2X is designed with a broader set of more advanced V2X use cases in mind. These were specified in </w:t>
      </w:r>
      <w:r w:rsidR="006615C8">
        <w:t>3GPP 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7C53B288" w:rsidR="00875E46" w:rsidRPr="006274CE" w:rsidRDefault="002208C8" w:rsidP="00875E46">
      <w:pPr>
        <w:rPr>
          <w:rFonts w:eastAsia="Malgun Gothic"/>
          <w:lang w:val="en-US"/>
        </w:rPr>
      </w:pPr>
      <w:r>
        <w:rPr>
          <w:rFonts w:eastAsia="Malgun Gothic"/>
          <w:lang w:val="en-US"/>
        </w:rPr>
        <w:t xml:space="preserve">The most demanding requirements set in </w:t>
      </w:r>
      <w:r w:rsidR="0066455F">
        <w:t>3GPP 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6455F">
        <w:t>3GPP 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2" w:name="_Toc24049672"/>
      <w:bookmarkStart w:id="43" w:name="_Toc25753638"/>
      <w:bookmarkStart w:id="44" w:name="_Toc41551522"/>
      <w:r>
        <w:t>5</w:t>
      </w:r>
      <w:r w:rsidRPr="004D3578">
        <w:tab/>
      </w:r>
      <w:r>
        <w:t>LTE V2X</w:t>
      </w:r>
      <w:bookmarkEnd w:id="42"/>
      <w:bookmarkEnd w:id="43"/>
      <w:bookmarkEnd w:id="44"/>
    </w:p>
    <w:p w14:paraId="2820D3B7" w14:textId="77777777" w:rsidR="00396267" w:rsidRDefault="00396267" w:rsidP="00396267">
      <w:pPr>
        <w:pStyle w:val="Heading2"/>
      </w:pPr>
      <w:bookmarkStart w:id="45" w:name="_Toc24049673"/>
      <w:bookmarkStart w:id="46" w:name="_Toc25753639"/>
      <w:bookmarkStart w:id="47" w:name="_Toc41551523"/>
      <w:r>
        <w:t>5.1</w:t>
      </w:r>
      <w:r>
        <w:tab/>
        <w:t>V2X sidelink physical layer</w:t>
      </w:r>
      <w:bookmarkEnd w:id="45"/>
      <w:bookmarkEnd w:id="46"/>
      <w:bookmarkEnd w:id="47"/>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8" w:name="_Toc24049674"/>
      <w:bookmarkStart w:id="49" w:name="_Toc25753640"/>
      <w:bookmarkStart w:id="50" w:name="_Toc41551524"/>
      <w:r>
        <w:t>5.1.1</w:t>
      </w:r>
      <w:r>
        <w:tab/>
        <w:t>Physical sidelink channels and signals</w:t>
      </w:r>
      <w:bookmarkEnd w:id="48"/>
      <w:bookmarkEnd w:id="49"/>
      <w:bookmarkEnd w:id="50"/>
    </w:p>
    <w:p w14:paraId="057F6B25" w14:textId="77777777" w:rsidR="00396267" w:rsidRDefault="00396267" w:rsidP="00396267">
      <w:r>
        <w:t>The LTE V2X sidelink uses the following physical channels and signals:</w:t>
      </w:r>
    </w:p>
    <w:p w14:paraId="043E177A" w14:textId="3C226415" w:rsidR="00396267" w:rsidRDefault="00396267" w:rsidP="00396267">
      <w:pPr>
        <w:pStyle w:val="B1"/>
      </w:pPr>
      <w:r>
        <w:t>-</w:t>
      </w:r>
      <w:r>
        <w:tab/>
        <w:t xml:space="preserve">Physical sidelink broadcast channel (PSBCH), specified in </w:t>
      </w:r>
      <w:r w:rsidR="0066455F">
        <w:t>3GPP TS</w:t>
      </w:r>
      <w:r w:rsidR="0066455F" w:rsidRPr="004D3578">
        <w:t> </w:t>
      </w:r>
      <w:r w:rsidR="0066455F">
        <w:t xml:space="preserve">36.211 </w:t>
      </w:r>
      <w:r>
        <w:t>[8, section 9.6]</w:t>
      </w:r>
    </w:p>
    <w:p w14:paraId="5D175D2A" w14:textId="0E664AA1" w:rsidR="00396267" w:rsidRDefault="00396267" w:rsidP="00396267">
      <w:pPr>
        <w:pStyle w:val="B1"/>
      </w:pPr>
      <w:r>
        <w:t>-</w:t>
      </w:r>
      <w:r>
        <w:tab/>
        <w:t xml:space="preserve">Physical sidelink control channel (PSCCH), specified in </w:t>
      </w:r>
      <w:r w:rsidR="0066455F">
        <w:t>3GPP TS</w:t>
      </w:r>
      <w:r w:rsidR="0066455F" w:rsidRPr="004D3578">
        <w:t> </w:t>
      </w:r>
      <w:r w:rsidR="0066455F">
        <w:t xml:space="preserve">36.211 </w:t>
      </w:r>
      <w:r>
        <w:t>[8, section  9.4]</w:t>
      </w:r>
    </w:p>
    <w:p w14:paraId="645DF6C9" w14:textId="0549C388" w:rsidR="00396267" w:rsidRDefault="00396267" w:rsidP="00396267">
      <w:pPr>
        <w:pStyle w:val="B1"/>
      </w:pPr>
      <w:r>
        <w:t>-</w:t>
      </w:r>
      <w:r>
        <w:tab/>
        <w:t xml:space="preserve">Physical sidelink shared channel (PSSCH), specified in </w:t>
      </w:r>
      <w:r w:rsidR="0066455F">
        <w:t>3GPP TS</w:t>
      </w:r>
      <w:r w:rsidR="0066455F" w:rsidRPr="004D3578">
        <w:t> </w:t>
      </w:r>
      <w:r w:rsidR="0066455F">
        <w:t xml:space="preserve">36.211 </w:t>
      </w:r>
      <w:r>
        <w:t>[8, section 9.3]</w:t>
      </w:r>
    </w:p>
    <w:p w14:paraId="03D177C2" w14:textId="79DEDEFE" w:rsidR="00396267" w:rsidRDefault="00396267" w:rsidP="00396267">
      <w:pPr>
        <w:pStyle w:val="B1"/>
      </w:pPr>
      <w:r>
        <w:t>-</w:t>
      </w:r>
      <w:r>
        <w:tab/>
        <w:t xml:space="preserve">Primary and secondary sidelink synchronization signals (PSSS and SSSS) specified in </w:t>
      </w:r>
      <w:r w:rsidR="0066455F">
        <w:t>3GPP TS</w:t>
      </w:r>
      <w:r w:rsidR="0066455F" w:rsidRPr="004D3578">
        <w:t> </w:t>
      </w:r>
      <w:r w:rsidR="0066455F">
        <w:t xml:space="preserve">36.211 </w:t>
      </w:r>
      <w:r>
        <w:t>[8, section 9.7]. These can be referred to jointly as the sidelink synchronization signal (SLSS).</w:t>
      </w:r>
    </w:p>
    <w:p w14:paraId="15EBEED3" w14:textId="761DA504" w:rsidR="00396267" w:rsidRDefault="00396267" w:rsidP="00396267">
      <w:pPr>
        <w:pStyle w:val="B1"/>
      </w:pPr>
      <w:r>
        <w:t>-</w:t>
      </w:r>
      <w:r>
        <w:tab/>
        <w:t xml:space="preserve">A demodulation reference signal (DMRS) associated with each of the three physical channels, specified in </w:t>
      </w:r>
      <w:r w:rsidR="0066455F">
        <w:t>3GPP TS</w:t>
      </w:r>
      <w:r w:rsidR="0066455F" w:rsidRPr="004D3578">
        <w:t> </w:t>
      </w:r>
      <w:r w:rsidR="0066455F">
        <w:t xml:space="preserve">36.211 </w:t>
      </w:r>
      <w:r>
        <w:t>[8,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0AC558B6"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r w:rsidR="002F143C">
        <w:t>3GPP TS</w:t>
      </w:r>
      <w:r w:rsidR="002F143C" w:rsidRPr="004D3578">
        <w:t> </w:t>
      </w:r>
      <w:r w:rsidR="002F143C">
        <w:t xml:space="preserve">36.212 </w:t>
      </w:r>
      <w:r>
        <w:t xml:space="preserve">[9,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1" w:name="_Toc24049675"/>
      <w:bookmarkStart w:id="52" w:name="_Toc25753641"/>
      <w:bookmarkStart w:id="53" w:name="_Toc41551525"/>
      <w:r>
        <w:t>5.1.2</w:t>
      </w:r>
      <w:r>
        <w:tab/>
        <w:t>Sidelink synchronization</w:t>
      </w:r>
      <w:bookmarkEnd w:id="51"/>
      <w:bookmarkEnd w:id="52"/>
      <w:bookmarkEnd w:id="53"/>
    </w:p>
    <w:p w14:paraId="314802CE" w14:textId="77777777" w:rsidR="00396267" w:rsidRDefault="00396267" w:rsidP="00396267">
      <w:pPr>
        <w:pStyle w:val="Heading4"/>
      </w:pPr>
      <w:bookmarkStart w:id="54" w:name="_Toc24049676"/>
      <w:bookmarkStart w:id="55" w:name="_Toc25753642"/>
      <w:r>
        <w:t>5.1.2.1</w:t>
      </w:r>
      <w:r>
        <w:tab/>
        <w:t>Synchronization references and priorities</w:t>
      </w:r>
      <w:bookmarkEnd w:id="54"/>
      <w:bookmarkEnd w:id="55"/>
    </w:p>
    <w:p w14:paraId="32A060C5" w14:textId="70542EB1"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r w:rsidR="00940838">
        <w:t xml:space="preserve"> </w:t>
      </w:r>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2F143C">
        <w:t>3GPP TS</w:t>
      </w:r>
      <w:r w:rsidR="002F143C" w:rsidRPr="004D3578">
        <w:t> </w:t>
      </w:r>
      <w:r w:rsidR="002F143C">
        <w:t xml:space="preserve">36.331 </w:t>
      </w:r>
      <w:r>
        <w:t>[10,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6" w:name="_Toc24049677"/>
      <w:bookmarkStart w:id="57" w:name="_Toc25753643"/>
      <w:r>
        <w:t>5.1.2.2</w:t>
      </w:r>
      <w:r>
        <w:tab/>
        <w:t>SLSS</w:t>
      </w:r>
      <w:bookmarkEnd w:id="56"/>
      <w:bookmarkEnd w:id="57"/>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52654207"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r w:rsidR="002F143C">
        <w:t>3GPP TS</w:t>
      </w:r>
      <w:r w:rsidR="002F143C" w:rsidRPr="004D3578">
        <w:t> </w:t>
      </w:r>
      <w:r w:rsidR="002F143C">
        <w:t xml:space="preserve">36.331 </w:t>
      </w:r>
      <w:r>
        <w:t>[10,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8" w:name="_Toc24049678"/>
      <w:bookmarkStart w:id="59" w:name="_Toc25753644"/>
      <w:r>
        <w:t>5.1.2.2.1</w:t>
      </w:r>
      <w:r>
        <w:tab/>
        <w:t>SLSSID</w:t>
      </w:r>
      <w:bookmarkEnd w:id="58"/>
      <w:bookmarkEnd w:id="59"/>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0" w:name="_Toc24049679"/>
      <w:bookmarkStart w:id="61" w:name="_Toc25753645"/>
      <w:bookmarkStart w:id="62" w:name="_Toc41551526"/>
      <w:r>
        <w:t>5.1.3</w:t>
      </w:r>
      <w:r>
        <w:tab/>
        <w:t>Multi-carrier operation and carrier aggregation</w:t>
      </w:r>
      <w:bookmarkEnd w:id="60"/>
      <w:bookmarkEnd w:id="61"/>
      <w:bookmarkEnd w:id="62"/>
    </w:p>
    <w:p w14:paraId="593760D3" w14:textId="59B4BDEE" w:rsidR="00396267" w:rsidRDefault="00396267" w:rsidP="00396267">
      <w:r>
        <w:t xml:space="preserve">V2X operation is defined in band 47 </w:t>
      </w:r>
      <w:r w:rsidR="00F96C7B">
        <w:t xml:space="preserve">in </w:t>
      </w:r>
      <w:r w:rsidR="00F96C7B" w:rsidRPr="00241357">
        <w:t>3GPP TS</w:t>
      </w:r>
      <w:r w:rsidR="00F96C7B" w:rsidRPr="004D3578">
        <w:t> </w:t>
      </w:r>
      <w:r w:rsidR="00F96C7B" w:rsidRPr="00241357">
        <w:t>36.101</w:t>
      </w:r>
      <w:r w:rsidR="00F96C7B">
        <w:t xml:space="preserve"> </w:t>
      </w:r>
      <w:r>
        <w:t>[11,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63" w:name="_Toc24049680"/>
      <w:bookmarkStart w:id="64" w:name="_Toc25753646"/>
      <w:bookmarkStart w:id="65" w:name="_Toc41551527"/>
      <w:r>
        <w:t>5.2</w:t>
      </w:r>
      <w:r>
        <w:tab/>
        <w:t>V2X sidelink resource allocation</w:t>
      </w:r>
      <w:bookmarkEnd w:id="63"/>
      <w:bookmarkEnd w:id="64"/>
      <w:bookmarkEnd w:id="65"/>
    </w:p>
    <w:p w14:paraId="5FC51225" w14:textId="77777777" w:rsidR="00396267" w:rsidRDefault="00396267" w:rsidP="00396267">
      <w:pPr>
        <w:pStyle w:val="Heading3"/>
      </w:pPr>
      <w:bookmarkStart w:id="66" w:name="_Toc24049681"/>
      <w:bookmarkStart w:id="67" w:name="_Toc25753647"/>
      <w:bookmarkStart w:id="68" w:name="_Toc41551528"/>
      <w:r>
        <w:t>5.2.1</w:t>
      </w:r>
      <w:r>
        <w:tab/>
        <w:t>Resource pools</w:t>
      </w:r>
      <w:bookmarkEnd w:id="66"/>
      <w:bookmarkEnd w:id="67"/>
      <w:bookmarkEnd w:id="68"/>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9" w:name="_Toc24049682"/>
      <w:bookmarkStart w:id="70" w:name="_Toc25753648"/>
      <w:bookmarkStart w:id="71" w:name="_Toc41551529"/>
      <w:r>
        <w:t>5.2.2</w:t>
      </w:r>
      <w:r>
        <w:tab/>
        <w:t>Resource allocation modes</w:t>
      </w:r>
      <w:bookmarkEnd w:id="69"/>
      <w:bookmarkEnd w:id="70"/>
      <w:bookmarkEnd w:id="71"/>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2" w:name="_Toc24049683"/>
      <w:bookmarkStart w:id="73" w:name="_Toc25753649"/>
      <w:r>
        <w:t>5.2.2.1</w:t>
      </w:r>
      <w:r>
        <w:tab/>
        <w:t>Resource allocation mode 3</w:t>
      </w:r>
      <w:bookmarkEnd w:id="72"/>
      <w:bookmarkEnd w:id="73"/>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33B708EA" w:rsidR="00396267" w:rsidRDefault="00396267" w:rsidP="00396267">
      <w:r>
        <w:t xml:space="preserve">A dynamic sidelink grant DCI provides, amongst other details </w:t>
      </w:r>
      <w:r w:rsidR="00F96C7B">
        <w:t>3GPP TS</w:t>
      </w:r>
      <w:r w:rsidR="00F96C7B" w:rsidRPr="004D3578">
        <w:t> </w:t>
      </w:r>
      <w:r w:rsidR="00F96C7B">
        <w:t xml:space="preserve">36.212 </w:t>
      </w:r>
      <w:r>
        <w:t>[9,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w:t>
      </w:r>
      <w:r w:rsidR="00F96C7B">
        <w:t xml:space="preserve"> 3GPP TS</w:t>
      </w:r>
      <w:r w:rsidR="00F96C7B" w:rsidRPr="004D3578">
        <w:t> </w:t>
      </w:r>
      <w:r w:rsidR="00F96C7B">
        <w:t>36.212 [9, section 5.4.3.1.2]</w:t>
      </w:r>
      <w:r>
        <w:t xml:space="preserve">,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4" w:name="_Toc24049684"/>
      <w:bookmarkStart w:id="75" w:name="_Toc25753650"/>
      <w:r>
        <w:t>5.2.2.2</w:t>
      </w:r>
      <w:r>
        <w:tab/>
        <w:t>Resource allocation mode 4</w:t>
      </w:r>
      <w:bookmarkEnd w:id="74"/>
      <w:bookmarkEnd w:id="75"/>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6" w:name="_Toc24049685"/>
      <w:bookmarkStart w:id="77" w:name="_Toc25753651"/>
      <w:r w:rsidDel="005D256B">
        <w:t>5.2.</w:t>
      </w:r>
      <w:r>
        <w:t>2.2.1</w:t>
      </w:r>
      <w:r w:rsidDel="005D256B">
        <w:tab/>
        <w:t>Zones</w:t>
      </w:r>
      <w:bookmarkEnd w:id="76"/>
      <w:bookmarkEnd w:id="77"/>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8" w:name="_Toc24049686"/>
      <w:bookmarkStart w:id="79" w:name="_Toc25753652"/>
      <w:r>
        <w:t>5.2.2.3</w:t>
      </w:r>
      <w:r>
        <w:tab/>
        <w:t>Modes 3 and 4 resource pool sharing</w:t>
      </w:r>
      <w:bookmarkEnd w:id="78"/>
      <w:bookmarkEnd w:id="79"/>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80" w:name="_Toc24049687"/>
      <w:bookmarkStart w:id="81" w:name="_Toc25753653"/>
      <w:bookmarkStart w:id="82" w:name="_Toc41551530"/>
      <w:r>
        <w:t>5.3</w:t>
      </w:r>
      <w:r>
        <w:tab/>
        <w:t>Sidelink congestion control</w:t>
      </w:r>
      <w:bookmarkEnd w:id="80"/>
      <w:bookmarkEnd w:id="81"/>
      <w:bookmarkEnd w:id="82"/>
    </w:p>
    <w:p w14:paraId="56D493FB" w14:textId="36F63334"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w:t>
      </w:r>
      <w:r w:rsidR="00FC6D95">
        <w:t>3GPP TS</w:t>
      </w:r>
      <w:r w:rsidR="00FC6D95" w:rsidRPr="004D3578">
        <w:t> </w:t>
      </w:r>
      <w:r w:rsidR="00FC6D95">
        <w:t xml:space="preserve">36.214 </w:t>
      </w:r>
      <w:r>
        <w:t>[12, section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3GPP TS</w:t>
      </w:r>
      <w:r w:rsidR="00FC6D95" w:rsidRPr="004D3578">
        <w:t> </w:t>
      </w:r>
      <w:r w:rsidR="00FC6D95">
        <w:t>36.214</w:t>
      </w:r>
      <w:r>
        <w:t xml:space="preserve">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3" w:name="_Toc24049688"/>
      <w:bookmarkStart w:id="84" w:name="_Toc25753654"/>
      <w:bookmarkStart w:id="85" w:name="_Toc41551531"/>
      <w:r>
        <w:t>5.4</w:t>
      </w:r>
      <w:r>
        <w:tab/>
        <w:t>V2X sidelink higher-layer protocols</w:t>
      </w:r>
      <w:bookmarkEnd w:id="83"/>
      <w:bookmarkEnd w:id="84"/>
      <w:bookmarkEnd w:id="85"/>
    </w:p>
    <w:p w14:paraId="6FF0317E" w14:textId="77777777" w:rsidR="00396267" w:rsidRPr="003A0AE4" w:rsidRDefault="00396267" w:rsidP="00396267">
      <w:pPr>
        <w:pStyle w:val="Heading3"/>
      </w:pPr>
      <w:bookmarkStart w:id="86" w:name="_Toc24049689"/>
      <w:bookmarkStart w:id="87" w:name="_Toc25753655"/>
      <w:bookmarkStart w:id="88" w:name="_Toc41551532"/>
      <w:r w:rsidRPr="003A0AE4">
        <w:t>5.</w:t>
      </w:r>
      <w:r w:rsidRPr="003A0AE4">
        <w:rPr>
          <w:rFonts w:hint="eastAsia"/>
        </w:rPr>
        <w:t>4.1</w:t>
      </w:r>
      <w:r w:rsidRPr="003A0AE4">
        <w:tab/>
      </w:r>
      <w:r w:rsidRPr="003A0AE4">
        <w:rPr>
          <w:rFonts w:hint="eastAsia"/>
        </w:rPr>
        <w:t>General</w:t>
      </w:r>
      <w:bookmarkEnd w:id="86"/>
      <w:bookmarkEnd w:id="87"/>
      <w:bookmarkEnd w:id="88"/>
    </w:p>
    <w:p w14:paraId="6CA7AE13" w14:textId="249EB3E0"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FC6D95">
        <w:t>3GPP TS</w:t>
      </w:r>
      <w:r w:rsidR="00FC6D95" w:rsidRPr="004D3578">
        <w:t> </w:t>
      </w:r>
      <w:r w:rsidR="00FC6D95">
        <w:t xml:space="preserve">36.300 </w:t>
      </w:r>
      <w:r>
        <w:t>[13, section 6]</w:t>
      </w:r>
      <w:r w:rsidRPr="00C35968">
        <w:t xml:space="preserve">, and some other details specific </w:t>
      </w:r>
      <w:r>
        <w:t>to</w:t>
      </w:r>
      <w:r w:rsidRPr="00C35968">
        <w:t xml:space="preserve"> V2X sidelink are described in </w:t>
      </w:r>
      <w:r w:rsidR="00FC6D95">
        <w:t>3GPP TS</w:t>
      </w:r>
      <w:r w:rsidR="00FC6D95" w:rsidRPr="004D3578">
        <w:t> </w:t>
      </w:r>
      <w:r w:rsidR="00FC6D95">
        <w:t xml:space="preserve">36.300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676B3E"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FC6D95">
        <w:t>3GPP TS</w:t>
      </w:r>
      <w:r w:rsidR="00FC6D95" w:rsidRPr="004D3578">
        <w:t> </w:t>
      </w:r>
      <w:r w:rsidR="00FC6D95">
        <w:t xml:space="preserve">36.300 </w:t>
      </w:r>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89" w:name="_Toc24049690"/>
      <w:bookmarkStart w:id="90" w:name="_Toc25753656"/>
      <w:bookmarkStart w:id="91" w:name="_Toc41551533"/>
      <w:r w:rsidRPr="003A0AE4">
        <w:t>5.</w:t>
      </w:r>
      <w:r w:rsidRPr="003A0AE4">
        <w:rPr>
          <w:rFonts w:hint="eastAsia"/>
        </w:rPr>
        <w:t>4.2</w:t>
      </w:r>
      <w:r w:rsidRPr="003A0AE4">
        <w:tab/>
      </w:r>
      <w:r w:rsidRPr="003A0AE4">
        <w:rPr>
          <w:rFonts w:hint="eastAsia"/>
        </w:rPr>
        <w:t>Resource pool configuration</w:t>
      </w:r>
      <w:bookmarkEnd w:id="89"/>
      <w:bookmarkEnd w:id="90"/>
      <w:bookmarkEnd w:id="91"/>
    </w:p>
    <w:p w14:paraId="4F106D44" w14:textId="12CF9FB9"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r w:rsidR="00CE2EE0">
        <w:rPr>
          <w:lang w:eastAsia="zh-CN"/>
        </w:rPr>
        <w:t xml:space="preserve"> pools</w:t>
      </w:r>
      <w:r>
        <w:rPr>
          <w:lang w:eastAsia="zh-CN"/>
        </w:rPr>
        <w:t xml:space="preserve"> for V2X sidelink communication. Details of how the resource</w:t>
      </w:r>
      <w:r w:rsidR="00CE2EE0">
        <w:rPr>
          <w:lang w:eastAsia="zh-CN"/>
        </w:rPr>
        <w:t xml:space="preserve"> pools</w:t>
      </w:r>
      <w:r>
        <w:rPr>
          <w:lang w:eastAsia="zh-CN"/>
        </w:rPr>
        <w:t xml:space="preserve"> are (pre)configured and how the UE uses them for V2X sidelink communication transmission and reception are specified in </w:t>
      </w:r>
      <w:r w:rsidR="00FC6D95">
        <w:t>3GPP TS</w:t>
      </w:r>
      <w:r w:rsidR="00FC6D95" w:rsidRPr="004D3578">
        <w:t> </w:t>
      </w:r>
      <w:r w:rsidR="00FC6D95">
        <w:t xml:space="preserve">36.300 </w:t>
      </w:r>
      <w:r>
        <w:rPr>
          <w:lang w:eastAsia="zh-CN"/>
        </w:rPr>
        <w:t xml:space="preserve">[13, sections </w:t>
      </w:r>
      <w:r>
        <w:t>23.10.2.1 and 5.10.13]</w:t>
      </w:r>
      <w:r>
        <w:rPr>
          <w:lang w:eastAsia="zh-CN"/>
        </w:rPr>
        <w:t>.</w:t>
      </w:r>
    </w:p>
    <w:p w14:paraId="443CAA10" w14:textId="77777777" w:rsidR="00396267" w:rsidRPr="003A0AE4" w:rsidRDefault="00396267" w:rsidP="00396267">
      <w:pPr>
        <w:pStyle w:val="Heading3"/>
      </w:pPr>
      <w:bookmarkStart w:id="92" w:name="_Toc24049691"/>
      <w:bookmarkStart w:id="93" w:name="_Toc25753657"/>
      <w:bookmarkStart w:id="94" w:name="_Toc41551534"/>
      <w:r w:rsidRPr="003A0AE4">
        <w:rPr>
          <w:rFonts w:hint="eastAsia"/>
        </w:rPr>
        <w:t>5.4.3</w:t>
      </w:r>
      <w:r w:rsidRPr="003A0AE4">
        <w:rPr>
          <w:rFonts w:hint="eastAsia"/>
        </w:rPr>
        <w:tab/>
        <w:t>M</w:t>
      </w:r>
      <w:r w:rsidRPr="003A0AE4">
        <w:t>easurement</w:t>
      </w:r>
      <w:r w:rsidRPr="003A0AE4">
        <w:rPr>
          <w:rFonts w:hint="eastAsia"/>
        </w:rPr>
        <w:t xml:space="preserve"> and reporting</w:t>
      </w:r>
      <w:bookmarkEnd w:id="92"/>
      <w:bookmarkEnd w:id="93"/>
      <w:bookmarkEnd w:id="94"/>
    </w:p>
    <w:p w14:paraId="6654F1EA" w14:textId="4AF4DB2D"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FC6D95">
        <w:t>3GPP TS</w:t>
      </w:r>
      <w:r w:rsidR="00FC6D95" w:rsidRPr="004D3578">
        <w:t> </w:t>
      </w:r>
      <w:r w:rsidR="00FC6D95">
        <w:t>36.331</w:t>
      </w:r>
      <w:r w:rsidR="00FC6D95">
        <w:rPr>
          <w:lang w:eastAsia="zh-CN"/>
        </w:rPr>
        <w:t xml:space="preserve"> </w:t>
      </w:r>
      <w:r>
        <w:rPr>
          <w:lang w:eastAsia="zh-CN"/>
        </w:rPr>
        <w:t xml:space="preserve">[10, section </w:t>
      </w:r>
      <w:r>
        <w:rPr>
          <w:rFonts w:hint="eastAsia"/>
          <w:lang w:eastAsia="zh-CN"/>
        </w:rPr>
        <w:t>5.5]</w:t>
      </w:r>
      <w:r>
        <w:rPr>
          <w:lang w:eastAsia="zh-CN"/>
        </w:rPr>
        <w:t>.</w:t>
      </w:r>
    </w:p>
    <w:p w14:paraId="63D1907F" w14:textId="77777777" w:rsidR="00396267" w:rsidRDefault="00396267" w:rsidP="00396267">
      <w:pPr>
        <w:pStyle w:val="Heading3"/>
      </w:pPr>
      <w:bookmarkStart w:id="95" w:name="_Toc24049692"/>
      <w:bookmarkStart w:id="96" w:name="_Toc25753658"/>
      <w:bookmarkStart w:id="97" w:name="_Toc41551535"/>
      <w:r w:rsidRPr="003A0AE4">
        <w:t>5.</w:t>
      </w:r>
      <w:r w:rsidRPr="003A0AE4">
        <w:rPr>
          <w:rFonts w:hint="eastAsia"/>
        </w:rPr>
        <w:t>4.4</w:t>
      </w:r>
      <w:r w:rsidRPr="003A0AE4">
        <w:tab/>
      </w:r>
      <w:r w:rsidRPr="003A0AE4">
        <w:rPr>
          <w:rFonts w:hint="eastAsia"/>
        </w:rPr>
        <w:t>Mobility management</w:t>
      </w:r>
      <w:bookmarkEnd w:id="95"/>
      <w:bookmarkEnd w:id="96"/>
      <w:bookmarkEnd w:id="97"/>
      <w:r w:rsidRPr="003A0AE4">
        <w:rPr>
          <w:rFonts w:hint="eastAsia"/>
        </w:rPr>
        <w:t xml:space="preserve"> </w:t>
      </w:r>
    </w:p>
    <w:p w14:paraId="79A146F4" w14:textId="6543E54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6615C8">
        <w:t>3GPP TS</w:t>
      </w:r>
      <w:r w:rsidR="006615C8" w:rsidRPr="004D3578">
        <w:t> </w:t>
      </w:r>
      <w:r w:rsidR="006615C8">
        <w:t>36.331</w:t>
      </w:r>
      <w:r w:rsidR="006615C8">
        <w:rPr>
          <w:lang w:eastAsia="zh-CN"/>
        </w:rPr>
        <w:t xml:space="preserve">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8" w:name="_Toc24049693"/>
      <w:bookmarkStart w:id="99" w:name="_Toc25753659"/>
      <w:bookmarkStart w:id="100" w:name="_Toc41551536"/>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8"/>
      <w:bookmarkEnd w:id="99"/>
      <w:bookmarkEnd w:id="100"/>
    </w:p>
    <w:p w14:paraId="1FD42DB3" w14:textId="0197C231"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sidR="00FC6D95">
        <w:t>3GPP TS</w:t>
      </w:r>
      <w:r w:rsidR="00FC6D95" w:rsidRPr="004D3578">
        <w:t> </w:t>
      </w:r>
      <w:r w:rsidR="00FC6D95">
        <w:t>36.331</w:t>
      </w:r>
      <w:r w:rsidR="00FC6D95">
        <w:rPr>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01" w:name="_Toc24049694"/>
      <w:bookmarkStart w:id="102" w:name="_Toc25753660"/>
      <w:bookmarkStart w:id="103" w:name="_Toc41551537"/>
      <w:r w:rsidRPr="003A0AE4">
        <w:rPr>
          <w:rFonts w:hint="eastAsia"/>
        </w:rPr>
        <w:t>5.4.6</w:t>
      </w:r>
      <w:r w:rsidRPr="003A0AE4">
        <w:rPr>
          <w:rFonts w:hint="eastAsia"/>
        </w:rPr>
        <w:tab/>
        <w:t>Transmission carrier selection</w:t>
      </w:r>
      <w:bookmarkEnd w:id="101"/>
      <w:bookmarkEnd w:id="102"/>
      <w:bookmarkEnd w:id="103"/>
    </w:p>
    <w:p w14:paraId="10C214E7" w14:textId="7A36C53D"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r w:rsidR="00FC6D95">
        <w:t>3GPP TS</w:t>
      </w:r>
      <w:r w:rsidR="00FC6D95" w:rsidRPr="004D3578">
        <w:t> </w:t>
      </w:r>
      <w:r w:rsidR="00FC6D95">
        <w:t>36.331</w:t>
      </w:r>
      <w:r w:rsidR="00FC6D95">
        <w:rPr>
          <w:lang w:eastAsia="zh-CN"/>
        </w:rPr>
        <w:t xml:space="preserve"> </w:t>
      </w:r>
      <w:r>
        <w:rPr>
          <w:lang w:eastAsia="zh-CN"/>
        </w:rPr>
        <w:t>[10, section 5.10.13.1]. Details of transmission carrier selection are specified in</w:t>
      </w:r>
      <w:r w:rsidRPr="005A0D46">
        <w:rPr>
          <w:lang w:eastAsia="zh-CN"/>
        </w:rPr>
        <w:t xml:space="preserve"> </w:t>
      </w:r>
      <w:r w:rsidR="00FC6D95">
        <w:t>3GPP TS</w:t>
      </w:r>
      <w:r w:rsidR="00FC6D95" w:rsidRPr="004D3578">
        <w:t> </w:t>
      </w:r>
      <w:r w:rsidR="00FC6D95">
        <w:t>36.321</w:t>
      </w:r>
      <w:r w:rsidR="00FC6D95"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4" w:name="_Toc24049695"/>
      <w:bookmarkStart w:id="105" w:name="_Toc25753661"/>
      <w:bookmarkStart w:id="106" w:name="_Toc41551538"/>
      <w:r w:rsidRPr="003A0AE4">
        <w:rPr>
          <w:rFonts w:hint="eastAsia"/>
        </w:rPr>
        <w:t>5.4.7</w:t>
      </w:r>
      <w:r w:rsidRPr="003A0AE4">
        <w:rPr>
          <w:rFonts w:hint="eastAsia"/>
        </w:rPr>
        <w:tab/>
        <w:t>SL packet duplication</w:t>
      </w:r>
      <w:bookmarkEnd w:id="104"/>
      <w:bookmarkEnd w:id="105"/>
      <w:bookmarkEnd w:id="106"/>
    </w:p>
    <w:p w14:paraId="6001E3A5" w14:textId="53AA9ED3"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FC6D95">
        <w:t>3GPP TS</w:t>
      </w:r>
      <w:r w:rsidR="00FC6D95" w:rsidRPr="004D3578">
        <w:t> </w:t>
      </w:r>
      <w:r w:rsidR="00FC6D95">
        <w:t>36.3</w:t>
      </w:r>
      <w:r w:rsidR="00FC6D95">
        <w:rPr>
          <w:lang w:eastAsia="zh-CN"/>
        </w:rPr>
        <w:t xml:space="preserve">23 </w:t>
      </w:r>
      <w:r>
        <w:rPr>
          <w:lang w:eastAsia="zh-CN"/>
        </w:rPr>
        <w:t xml:space="preserve">[15, section </w:t>
      </w:r>
      <w:r>
        <w:rPr>
          <w:rFonts w:hint="eastAsia"/>
          <w:lang w:eastAsia="zh-CN"/>
        </w:rPr>
        <w:t>5.1.3 and 5.1.4</w:t>
      </w:r>
      <w:r>
        <w:rPr>
          <w:lang w:eastAsia="zh-CN"/>
        </w:rPr>
        <w:t>]</w:t>
      </w:r>
      <w:r>
        <w:rPr>
          <w:rFonts w:hint="eastAsia"/>
          <w:lang w:eastAsia="zh-CN"/>
        </w:rPr>
        <w:t xml:space="preserve"> as well as </w:t>
      </w:r>
      <w:r w:rsidR="00FC6D95">
        <w:t>3GPP TS</w:t>
      </w:r>
      <w:r w:rsidR="00FC6D95" w:rsidRPr="004D3578">
        <w:t> </w:t>
      </w:r>
      <w:r w:rsidR="00FC6D95">
        <w:t>36.321</w:t>
      </w:r>
      <w:r w:rsidR="00FC6D95" w:rsidRPr="005A0D46">
        <w:rPr>
          <w:lang w:eastAsia="zh-CN"/>
        </w:rPr>
        <w:t xml:space="preserve">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7" w:name="_Toc24049696"/>
      <w:bookmarkStart w:id="108" w:name="_Toc25753662"/>
      <w:bookmarkStart w:id="109" w:name="_Toc41551539"/>
      <w:r w:rsidRPr="003A0AE4">
        <w:rPr>
          <w:rFonts w:hint="eastAsia"/>
        </w:rPr>
        <w:t>5.4.8</w:t>
      </w:r>
      <w:r w:rsidRPr="003A0AE4">
        <w:rPr>
          <w:rFonts w:hint="eastAsia"/>
        </w:rPr>
        <w:tab/>
        <w:t>Coordination between UL and V2X SL transmission</w:t>
      </w:r>
      <w:bookmarkEnd w:id="107"/>
      <w:bookmarkEnd w:id="108"/>
      <w:bookmarkEnd w:id="109"/>
    </w:p>
    <w:p w14:paraId="304505D1" w14:textId="19A54AB9"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FC6D95">
        <w:t>3GPP TS</w:t>
      </w:r>
      <w:r w:rsidR="00FC6D95" w:rsidRPr="004D3578">
        <w:t> </w:t>
      </w:r>
      <w:r w:rsidR="00FC6D95">
        <w:t>36.321</w:t>
      </w:r>
      <w:r w:rsidR="00FC6D95">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10" w:name="_Toc24049697"/>
      <w:bookmarkStart w:id="111" w:name="_Toc25753663"/>
      <w:bookmarkStart w:id="112" w:name="_Toc41551540"/>
      <w:r w:rsidRPr="003A0AE4">
        <w:rPr>
          <w:rFonts w:hint="eastAsia"/>
        </w:rPr>
        <w:t>5.4.9</w:t>
      </w:r>
      <w:r w:rsidRPr="003A0AE4">
        <w:rPr>
          <w:rFonts w:hint="eastAsia"/>
        </w:rPr>
        <w:tab/>
        <w:t>Multi-PLMN operation</w:t>
      </w:r>
      <w:bookmarkEnd w:id="110"/>
      <w:bookmarkEnd w:id="111"/>
      <w:bookmarkEnd w:id="112"/>
    </w:p>
    <w:p w14:paraId="1D9986F7" w14:textId="2DF2FCD8"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r w:rsidR="00FC6D95">
        <w:t>3GPP TS</w:t>
      </w:r>
      <w:r w:rsidR="00FC6D95" w:rsidRPr="004D3578">
        <w:t> </w:t>
      </w:r>
      <w:r w:rsidR="00FC6D95">
        <w:t xml:space="preserve">36.331 </w:t>
      </w:r>
      <w:r>
        <w:t>[10, section</w:t>
      </w:r>
      <w:r>
        <w:rPr>
          <w:rFonts w:hint="eastAsia"/>
          <w:lang w:eastAsia="zh-CN"/>
        </w:rPr>
        <w:t xml:space="preserve"> </w:t>
      </w:r>
      <w:r>
        <w:t>23.14.1.1].</w:t>
      </w:r>
    </w:p>
    <w:p w14:paraId="25DB734B" w14:textId="77777777" w:rsidR="00396267" w:rsidRDefault="00396267" w:rsidP="00396267">
      <w:pPr>
        <w:pStyle w:val="Heading2"/>
      </w:pPr>
      <w:bookmarkStart w:id="113" w:name="_Toc24049698"/>
      <w:bookmarkStart w:id="114" w:name="_Toc25753664"/>
      <w:bookmarkStart w:id="115" w:name="_Toc41551541"/>
      <w:r>
        <w:t>5.5</w:t>
      </w:r>
      <w:r>
        <w:tab/>
        <w:t>V2X via the Uu interface</w:t>
      </w:r>
      <w:bookmarkEnd w:id="113"/>
      <w:bookmarkEnd w:id="114"/>
      <w:bookmarkEnd w:id="115"/>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6" w:name="_Toc24049699"/>
      <w:bookmarkStart w:id="117" w:name="_Toc25753665"/>
      <w:bookmarkStart w:id="118" w:name="_Toc41551542"/>
      <w:r>
        <w:t>5.6</w:t>
      </w:r>
      <w:r>
        <w:tab/>
        <w:t>Network aspects</w:t>
      </w:r>
      <w:bookmarkEnd w:id="116"/>
      <w:bookmarkEnd w:id="117"/>
      <w:bookmarkEnd w:id="118"/>
    </w:p>
    <w:p w14:paraId="60311F5F" w14:textId="77777777" w:rsidR="00396267" w:rsidRDefault="00396267" w:rsidP="00396267">
      <w:pPr>
        <w:pStyle w:val="Heading3"/>
      </w:pPr>
      <w:bookmarkStart w:id="119" w:name="_Toc24049700"/>
      <w:bookmarkStart w:id="120" w:name="_Toc25753666"/>
      <w:bookmarkStart w:id="121" w:name="_Toc41551543"/>
      <w:r>
        <w:t>5.6.1</w:t>
      </w:r>
      <w:r>
        <w:tab/>
        <w:t>V2X service authorization</w:t>
      </w:r>
      <w:bookmarkEnd w:id="119"/>
      <w:bookmarkEnd w:id="120"/>
      <w:bookmarkEnd w:id="121"/>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2" w:name="_Toc24049701"/>
      <w:bookmarkStart w:id="123" w:name="_Toc25753667"/>
      <w:bookmarkStart w:id="124" w:name="_Toc41551544"/>
      <w:r>
        <w:t>5.6.2</w:t>
      </w:r>
      <w:r>
        <w:tab/>
        <w:t>Sidelink AMBR</w:t>
      </w:r>
      <w:bookmarkEnd w:id="122"/>
      <w:bookmarkEnd w:id="123"/>
      <w:bookmarkEnd w:id="124"/>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5" w:name="_Toc24049702"/>
      <w:bookmarkStart w:id="126" w:name="_Toc25753668"/>
      <w:bookmarkStart w:id="127" w:name="_Toc41551545"/>
      <w:r>
        <w:t>6</w:t>
      </w:r>
      <w:r>
        <w:tab/>
        <w:t>NR V2X</w:t>
      </w:r>
      <w:bookmarkEnd w:id="125"/>
      <w:bookmarkEnd w:id="126"/>
      <w:bookmarkEnd w:id="127"/>
    </w:p>
    <w:p w14:paraId="3ECD4C1A" w14:textId="77777777" w:rsidR="00396267" w:rsidRDefault="00396267" w:rsidP="00396267">
      <w:pPr>
        <w:pStyle w:val="Heading2"/>
      </w:pPr>
      <w:bookmarkStart w:id="128" w:name="_Toc24049703"/>
      <w:bookmarkStart w:id="129" w:name="_Toc25753669"/>
      <w:bookmarkStart w:id="130" w:name="_Toc41551546"/>
      <w:r>
        <w:t>6.1</w:t>
      </w:r>
      <w:r>
        <w:tab/>
        <w:t>Sidelink unicast, groupcast, and broadcast</w:t>
      </w:r>
      <w:bookmarkEnd w:id="128"/>
      <w:bookmarkEnd w:id="129"/>
      <w:bookmarkEnd w:id="130"/>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31" w:name="_Toc24049704"/>
      <w:bookmarkStart w:id="132" w:name="_Toc25753670"/>
      <w:bookmarkStart w:id="133" w:name="_Toc41551547"/>
      <w:r>
        <w:t>6.2</w:t>
      </w:r>
      <w:r>
        <w:tab/>
        <w:t>V2X sidelink physical layer</w:t>
      </w:r>
      <w:bookmarkEnd w:id="131"/>
      <w:bookmarkEnd w:id="132"/>
      <w:bookmarkEnd w:id="133"/>
    </w:p>
    <w:p w14:paraId="14D836F6" w14:textId="77777777" w:rsidR="00396267" w:rsidRDefault="00396267" w:rsidP="00396267">
      <w:pPr>
        <w:pStyle w:val="Heading3"/>
      </w:pPr>
      <w:bookmarkStart w:id="134" w:name="_Toc24049705"/>
      <w:bookmarkStart w:id="135" w:name="_Toc25753671"/>
      <w:bookmarkStart w:id="136" w:name="_Toc41551548"/>
      <w:r>
        <w:t>6.2.1</w:t>
      </w:r>
      <w:r>
        <w:tab/>
        <w:t>Physical sidelink channels and signals</w:t>
      </w:r>
      <w:bookmarkEnd w:id="134"/>
      <w:bookmarkEnd w:id="135"/>
      <w:bookmarkEnd w:id="136"/>
    </w:p>
    <w:p w14:paraId="45C13792" w14:textId="77777777" w:rsidR="00396267" w:rsidRDefault="00396267" w:rsidP="00396267">
      <w:r>
        <w:t>The NR V2X sidelink uses the following physical channels and signals:</w:t>
      </w:r>
    </w:p>
    <w:p w14:paraId="207DC714" w14:textId="7D067717" w:rsidR="00396267" w:rsidRDefault="00396267" w:rsidP="00396267">
      <w:pPr>
        <w:pStyle w:val="B1"/>
      </w:pPr>
      <w:r>
        <w:t>-</w:t>
      </w:r>
      <w:r>
        <w:tab/>
        <w:t xml:space="preserve">Physical sidelink broadcast channel (PSBCH) and its DMRS, specified in </w:t>
      </w:r>
      <w:r w:rsidR="006C5241">
        <w:t xml:space="preserve">3GPP TS 38.211 </w:t>
      </w:r>
      <w:r>
        <w:t>[16, sections 8.3.3 and 8.4.1.4]</w:t>
      </w:r>
    </w:p>
    <w:p w14:paraId="144AFCC5" w14:textId="7C13A8AF" w:rsidR="00396267" w:rsidRDefault="00396267" w:rsidP="00396267">
      <w:pPr>
        <w:pStyle w:val="B1"/>
      </w:pPr>
      <w:r>
        <w:t>-</w:t>
      </w:r>
      <w:r>
        <w:tab/>
        <w:t xml:space="preserve">Physical sidelink control channel (PSCCH) and its DMRS, specified in </w:t>
      </w:r>
      <w:r w:rsidR="006C5241">
        <w:t xml:space="preserve">3GPP TS 38.211 </w:t>
      </w:r>
      <w:r>
        <w:t>[16, sections 8.3.2 and 8.4.1.3]</w:t>
      </w:r>
    </w:p>
    <w:p w14:paraId="1BCFD561" w14:textId="193B412E" w:rsidR="00396267" w:rsidRDefault="00396267" w:rsidP="00396267">
      <w:pPr>
        <w:pStyle w:val="B1"/>
      </w:pPr>
      <w:r>
        <w:t>-</w:t>
      </w:r>
      <w:r>
        <w:tab/>
        <w:t xml:space="preserve">Physical sidelink shared channel (PSSCH) and its DMRS, specified in </w:t>
      </w:r>
      <w:r w:rsidR="006C5241">
        <w:t xml:space="preserve">3GPP TS 38.211 </w:t>
      </w:r>
      <w:r>
        <w:t>[16, sections 8.3.1 and 8.4.1.1]</w:t>
      </w:r>
    </w:p>
    <w:p w14:paraId="0F39AC7A" w14:textId="11404214" w:rsidR="00396267" w:rsidRDefault="00396267" w:rsidP="00396267">
      <w:pPr>
        <w:pStyle w:val="B1"/>
      </w:pPr>
      <w:r>
        <w:t>-</w:t>
      </w:r>
      <w:r>
        <w:tab/>
        <w:t xml:space="preserve">Physical sidelink feedback channel (PSFCH), specified in </w:t>
      </w:r>
      <w:r w:rsidR="006C5241">
        <w:t xml:space="preserve">3GPP TS 38.211 </w:t>
      </w:r>
      <w:r>
        <w:t>[16, section 8.3.4]</w:t>
      </w:r>
    </w:p>
    <w:p w14:paraId="329A8DAD" w14:textId="7EA1E4C0" w:rsidR="00396267" w:rsidRDefault="00396267" w:rsidP="00396267">
      <w:pPr>
        <w:pStyle w:val="B1"/>
      </w:pPr>
      <w:r>
        <w:t>-</w:t>
      </w:r>
      <w:r>
        <w:tab/>
        <w:t xml:space="preserve">Sidelink primary and secondary synchronization signals (S-PSS and S-SSS) specified in </w:t>
      </w:r>
      <w:r w:rsidR="006C5241">
        <w:t xml:space="preserve">3GPP TS 38.211 </w:t>
      </w:r>
      <w:r>
        <w:t>[16, section 8.4.2], which are organized into the sidelink synchronization signal block (S-SSB) together with PSBCH. S-PSS and S-SSS can be referred to jointly as the sidelink synchronization signal (SLSS).</w:t>
      </w:r>
    </w:p>
    <w:p w14:paraId="6E39F904" w14:textId="6933ADDD" w:rsidR="00396267" w:rsidRDefault="00396267" w:rsidP="00396267">
      <w:pPr>
        <w:pStyle w:val="B1"/>
      </w:pPr>
      <w:r>
        <w:t>-</w:t>
      </w:r>
      <w:r>
        <w:tab/>
        <w:t xml:space="preserve">Phase-tracking reference signal (PT-RS) in FR2, specified in </w:t>
      </w:r>
      <w:r w:rsidR="006C5241">
        <w:t xml:space="preserve">3GPP TS 38.211 </w:t>
      </w:r>
      <w:r>
        <w:t xml:space="preserve">[16, section 8.4.1.2]. </w:t>
      </w:r>
    </w:p>
    <w:p w14:paraId="4113001F" w14:textId="23D1A86A" w:rsidR="00396267" w:rsidRDefault="00396267" w:rsidP="00396267">
      <w:pPr>
        <w:pStyle w:val="B1"/>
      </w:pPr>
      <w:r>
        <w:t>-</w:t>
      </w:r>
      <w:r>
        <w:tab/>
        <w:t xml:space="preserve">Channel state information reference signal (CSI-RS), specified in </w:t>
      </w:r>
      <w:r w:rsidR="006C5241">
        <w:t xml:space="preserve">3GPP TS 38.211 </w:t>
      </w:r>
      <w:r>
        <w:t>[16,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96756B"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86.4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7BFD0A80"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7" w:name="_Toc24049706"/>
      <w:bookmarkStart w:id="138" w:name="_Toc25753672"/>
      <w:bookmarkStart w:id="139" w:name="_Toc41551549"/>
      <w:r>
        <w:t>6.2.2</w:t>
      </w:r>
      <w:r>
        <w:tab/>
        <w:t>Sidelink synchronization</w:t>
      </w:r>
      <w:bookmarkEnd w:id="137"/>
      <w:bookmarkEnd w:id="138"/>
      <w:bookmarkEnd w:id="139"/>
    </w:p>
    <w:p w14:paraId="46F41F86" w14:textId="77777777" w:rsidR="00396267" w:rsidRDefault="00396267" w:rsidP="00396267">
      <w:pPr>
        <w:pStyle w:val="Heading4"/>
      </w:pPr>
      <w:bookmarkStart w:id="140" w:name="_Toc24049707"/>
      <w:bookmarkStart w:id="141" w:name="_Toc25753673"/>
      <w:r>
        <w:t>6.2.2.1</w:t>
      </w:r>
      <w:r>
        <w:tab/>
        <w:t>Synchronization references and priorities</w:t>
      </w:r>
      <w:bookmarkEnd w:id="140"/>
      <w:bookmarkEnd w:id="141"/>
    </w:p>
    <w:p w14:paraId="1E6A1F63" w14:textId="70FA05B0"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615C8">
        <w:t xml:space="preserve">3GPP TS 38.331 </w:t>
      </w:r>
      <w:r>
        <w:t xml:space="preserve">[17,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2" w:name="_Toc24049708"/>
      <w:bookmarkStart w:id="143" w:name="_Toc25753674"/>
      <w:r>
        <w:t>6.2.2.2</w:t>
      </w:r>
      <w:r>
        <w:tab/>
        <w:t>S-SSB and SLSS</w:t>
      </w:r>
      <w:bookmarkEnd w:id="142"/>
      <w:bookmarkEnd w:id="143"/>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39E9EE06"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r w:rsidR="00E451D5">
        <w:t xml:space="preserve">3GPP TS 38.213 </w:t>
      </w:r>
      <w:r>
        <w:t>[</w:t>
      </w:r>
      <w:r w:rsidR="00DA1D7B">
        <w:t>18</w:t>
      </w:r>
      <w:r>
        <w:t xml:space="preserve">, section </w:t>
      </w:r>
      <w:r w:rsidR="00DA1D7B">
        <w:t>16.1</w:t>
      </w:r>
      <w:r>
        <w:t>].</w:t>
      </w:r>
    </w:p>
    <w:p w14:paraId="76EA2851" w14:textId="77777777" w:rsidR="00396267" w:rsidRDefault="00396267" w:rsidP="00396267">
      <w:pPr>
        <w:pStyle w:val="Heading5"/>
      </w:pPr>
      <w:bookmarkStart w:id="144" w:name="_Toc24049709"/>
      <w:bookmarkStart w:id="145" w:name="_Toc25753675"/>
      <w:r>
        <w:t>6.2.2.2.1</w:t>
      </w:r>
      <w:r>
        <w:tab/>
        <w:t>SLSSID</w:t>
      </w:r>
      <w:bookmarkEnd w:id="144"/>
      <w:bookmarkEnd w:id="145"/>
    </w:p>
    <w:p w14:paraId="10199155" w14:textId="72EF1870" w:rsidR="00396267" w:rsidRPr="00EB3393" w:rsidRDefault="00396267" w:rsidP="00396267">
      <w:r>
        <w:t>The SLSSID itself conveys information about the synchronization source of the transmitting UE.</w:t>
      </w:r>
      <w:r w:rsidR="008B2C35">
        <w:t xml:space="preserve"> </w:t>
      </w:r>
      <w:r>
        <w:t>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6" w:name="_Toc24049710"/>
      <w:bookmarkStart w:id="147" w:name="_Toc25753676"/>
      <w:bookmarkStart w:id="148" w:name="_Toc41551550"/>
      <w:r>
        <w:t>6.2.3</w:t>
      </w:r>
      <w:r>
        <w:tab/>
        <w:t>Sidelink CSI</w:t>
      </w:r>
      <w:bookmarkEnd w:id="146"/>
      <w:bookmarkEnd w:id="147"/>
      <w:bookmarkEnd w:id="148"/>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9" w:name="_Toc24049711"/>
      <w:bookmarkStart w:id="150" w:name="_Toc25753677"/>
      <w:bookmarkStart w:id="151" w:name="_Toc41551551"/>
      <w:r>
        <w:t>6.2.4</w:t>
      </w:r>
      <w:r>
        <w:tab/>
        <w:t>Sidelink HARQ</w:t>
      </w:r>
      <w:bookmarkEnd w:id="149"/>
      <w:bookmarkEnd w:id="150"/>
      <w:bookmarkEnd w:id="151"/>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3D3F8EA5" w14:textId="422F37B3"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FB4EDD7"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52" w:name="_Toc24049712"/>
      <w:bookmarkStart w:id="153" w:name="_Toc25753678"/>
      <w:bookmarkStart w:id="154" w:name="_Toc41551552"/>
      <w:r>
        <w:t>6.2.5</w:t>
      </w:r>
      <w:r>
        <w:tab/>
        <w:t>In-device coexistence between LTE-V2X and NR-V2X sidelinks</w:t>
      </w:r>
      <w:bookmarkEnd w:id="152"/>
      <w:bookmarkEnd w:id="153"/>
      <w:bookmarkEnd w:id="154"/>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5" w:name="_Toc24049713"/>
      <w:bookmarkStart w:id="156" w:name="_Toc25753679"/>
      <w:bookmarkStart w:id="157" w:name="_Toc41551553"/>
      <w:r>
        <w:t>6.3</w:t>
      </w:r>
      <w:r>
        <w:tab/>
        <w:t>V2X sidelink resource allocation</w:t>
      </w:r>
      <w:bookmarkEnd w:id="155"/>
      <w:bookmarkEnd w:id="156"/>
      <w:bookmarkEnd w:id="157"/>
    </w:p>
    <w:p w14:paraId="34324730" w14:textId="77777777" w:rsidR="00396267" w:rsidRDefault="00396267" w:rsidP="00396267">
      <w:pPr>
        <w:pStyle w:val="Heading3"/>
      </w:pPr>
      <w:bookmarkStart w:id="158" w:name="_Toc24049714"/>
      <w:bookmarkStart w:id="159" w:name="_Toc25753680"/>
      <w:bookmarkStart w:id="160" w:name="_Toc41551554"/>
      <w:r>
        <w:t>6.3.1</w:t>
      </w:r>
      <w:r>
        <w:tab/>
        <w:t>Sidelink bandwidth parts and resource pools</w:t>
      </w:r>
      <w:bookmarkEnd w:id="158"/>
      <w:bookmarkEnd w:id="159"/>
      <w:bookmarkEnd w:id="160"/>
    </w:p>
    <w:p w14:paraId="07E1DE73" w14:textId="77777777" w:rsidR="00396267" w:rsidRDefault="00396267" w:rsidP="00396267">
      <w:pPr>
        <w:pStyle w:val="Heading4"/>
        <w:rPr>
          <w:lang w:eastAsia="ko-KR"/>
        </w:rPr>
      </w:pPr>
      <w:bookmarkStart w:id="161" w:name="_Toc24049715"/>
      <w:bookmarkStart w:id="162" w:name="_Toc25753681"/>
      <w:r>
        <w:rPr>
          <w:lang w:eastAsia="ko-KR"/>
        </w:rPr>
        <w:t>6.3.1.1</w:t>
      </w:r>
      <w:r>
        <w:rPr>
          <w:lang w:eastAsia="ko-KR"/>
        </w:rPr>
        <w:tab/>
        <w:t>Sidelink bandwidth parts</w:t>
      </w:r>
      <w:bookmarkEnd w:id="161"/>
      <w:bookmarkEnd w:id="162"/>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3" w:name="_Toc24049716"/>
      <w:bookmarkStart w:id="164" w:name="_Toc25753682"/>
      <w:r>
        <w:t>6.3.1.2</w:t>
      </w:r>
      <w:r>
        <w:tab/>
        <w:t>Resource pools</w:t>
      </w:r>
      <w:bookmarkEnd w:id="163"/>
      <w:bookmarkEnd w:id="164"/>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5" w:name="_Toc24049717"/>
      <w:bookmarkStart w:id="166" w:name="_Toc25753683"/>
      <w:r>
        <w:t>6.3.2</w:t>
      </w:r>
      <w:r>
        <w:tab/>
        <w:t>Resource allocation modes</w:t>
      </w:r>
      <w:bookmarkEnd w:id="165"/>
      <w:bookmarkEnd w:id="166"/>
    </w:p>
    <w:p w14:paraId="1625B875" w14:textId="77777777" w:rsidR="00396267" w:rsidRDefault="00396267" w:rsidP="00396267">
      <w:pPr>
        <w:pStyle w:val="Heading4"/>
      </w:pPr>
      <w:bookmarkStart w:id="167" w:name="_Toc24049718"/>
      <w:bookmarkStart w:id="168" w:name="_Toc25753684"/>
      <w:r>
        <w:t>6.3.2.1</w:t>
      </w:r>
      <w:r>
        <w:tab/>
        <w:t>Mode 1</w:t>
      </w:r>
      <w:bookmarkEnd w:id="167"/>
      <w:bookmarkEnd w:id="168"/>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69" w:name="_Toc24049719"/>
      <w:bookmarkStart w:id="170" w:name="_Toc25753685"/>
      <w:r>
        <w:t>6.3.2.2</w:t>
      </w:r>
      <w:r>
        <w:tab/>
        <w:t>Mode 2</w:t>
      </w:r>
      <w:bookmarkEnd w:id="169"/>
      <w:bookmarkEnd w:id="170"/>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C379D89"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38285E79"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w:t>
      </w:r>
      <w:r w:rsidR="00037279">
        <w:t xml:space="preserve">at least </w:t>
      </w:r>
      <w:r w:rsidR="00EE3365">
        <w:t>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2878B069" w:rsidR="00396267" w:rsidRDefault="00396267" w:rsidP="00396267">
      <w:r>
        <w:t>There are a number of triggers for resource re-selection</w:t>
      </w:r>
      <w:r w:rsidR="0036783C">
        <w:t xml:space="preserve">, </w:t>
      </w:r>
      <w:r w:rsidR="001F17CE">
        <w:t>several</w:t>
      </w:r>
      <w:r w:rsidR="0060159D">
        <w:t xml:space="preserve"> of which are similar to LTE-V2X in Section 5.2.2.2</w:t>
      </w:r>
      <w:r>
        <w:t xml:space="preserve">. </w:t>
      </w:r>
      <w:r w:rsidR="00795574">
        <w:t>In addition, there is</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1" w:name="_Toc24049720"/>
      <w:bookmarkStart w:id="172" w:name="_Toc25753686"/>
      <w:bookmarkStart w:id="173" w:name="_Toc41551555"/>
      <w:r>
        <w:t>6.4</w:t>
      </w:r>
      <w:r>
        <w:tab/>
        <w:t>Sidelink congestion control</w:t>
      </w:r>
      <w:bookmarkEnd w:id="171"/>
      <w:bookmarkEnd w:id="172"/>
      <w:bookmarkEnd w:id="173"/>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4" w:name="_Toc24049721"/>
      <w:bookmarkStart w:id="175" w:name="_Toc25753687"/>
      <w:bookmarkStart w:id="176" w:name="_Toc41551556"/>
      <w:r>
        <w:t>6.5</w:t>
      </w:r>
      <w:r>
        <w:tab/>
        <w:t>V2X sidelink higher-layer protocols</w:t>
      </w:r>
      <w:bookmarkEnd w:id="174"/>
      <w:bookmarkEnd w:id="175"/>
      <w:bookmarkEnd w:id="176"/>
    </w:p>
    <w:p w14:paraId="28189C02" w14:textId="77777777" w:rsidR="00396267" w:rsidRDefault="00396267" w:rsidP="00396267">
      <w:pPr>
        <w:pStyle w:val="Heading3"/>
        <w:rPr>
          <w:lang w:eastAsia="zh-CN"/>
        </w:rPr>
      </w:pPr>
      <w:bookmarkStart w:id="177" w:name="_Toc24049722"/>
      <w:bookmarkStart w:id="178" w:name="_Toc25753688"/>
      <w:bookmarkStart w:id="179" w:name="_Toc41551557"/>
      <w:r>
        <w:t>6.</w:t>
      </w:r>
      <w:r>
        <w:rPr>
          <w:lang w:eastAsia="zh-CN"/>
        </w:rPr>
        <w:t>5</w:t>
      </w:r>
      <w:r>
        <w:rPr>
          <w:rFonts w:hint="eastAsia"/>
          <w:lang w:eastAsia="zh-CN"/>
        </w:rPr>
        <w:t>.1</w:t>
      </w:r>
      <w:r>
        <w:tab/>
      </w:r>
      <w:r>
        <w:rPr>
          <w:rFonts w:hint="eastAsia"/>
          <w:lang w:eastAsia="zh-CN"/>
        </w:rPr>
        <w:t>General</w:t>
      </w:r>
      <w:bookmarkEnd w:id="177"/>
      <w:bookmarkEnd w:id="178"/>
      <w:bookmarkEnd w:id="179"/>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pt;height:129.6pt;mso-width-percent:0;mso-height-percent:0;mso-width-percent:0;mso-height-percent:0" o:ole="">
            <v:imagedata r:id="rId25" o:title=""/>
          </v:shape>
          <o:OLEObject Type="Embed" ProgID="Visio.Drawing.11" ShapeID="_x0000_i1026" DrawAspect="Content" ObjectID="_1652279750" r:id="rId26"/>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pt;height:129.6pt;mso-width-percent:0;mso-height-percent:0;mso-width-percent:0;mso-height-percent:0" o:ole="">
            <v:imagedata r:id="rId27" o:title=""/>
          </v:shape>
          <o:OLEObject Type="Embed" ProgID="Visio.Drawing.11" ShapeID="_x0000_i1027" DrawAspect="Content" ObjectID="_1652279751" r:id="rId28"/>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pt;height:129.6pt" o:ole="">
            <v:imagedata r:id="rId29" o:title=""/>
          </v:shape>
          <o:OLEObject Type="Embed" ProgID="Visio.Drawing.11" ShapeID="_x0000_i1028" DrawAspect="Content" ObjectID="_1652279752" r:id="rId30"/>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180" w:name="_Toc24049723"/>
      <w:bookmarkStart w:id="181" w:name="_Toc25753689"/>
      <w:bookmarkStart w:id="182" w:name="_Toc41551558"/>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0"/>
      <w:bookmarkEnd w:id="181"/>
      <w:bookmarkEnd w:id="182"/>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179E6A4" w:rsidR="00396267" w:rsidRPr="007F5F0F" w:rsidRDefault="00396267" w:rsidP="00396267">
      <w:pPr>
        <w:rPr>
          <w:lang w:eastAsia="zh-CN"/>
        </w:rPr>
      </w:pPr>
      <w:r>
        <w:rPr>
          <w:lang w:eastAsia="zh-CN"/>
        </w:rPr>
        <w:t xml:space="preserve">Details of the measurement and reporting mechanism specific for NR sidelink communication are specified in </w:t>
      </w:r>
      <w:r w:rsidR="00E451D5">
        <w:t>3GPP TS 38.331</w:t>
      </w:r>
      <w:r w:rsidR="00E451D5">
        <w:rPr>
          <w:lang w:eastAsia="zh-CN"/>
        </w:rPr>
        <w:t xml:space="preserve"> </w:t>
      </w:r>
      <w:r>
        <w:rPr>
          <w:lang w:eastAsia="zh-CN"/>
        </w:rPr>
        <w:t xml:space="preserve">[17,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3" w:name="_Toc24049724"/>
      <w:bookmarkStart w:id="184" w:name="_Toc25753690"/>
      <w:bookmarkStart w:id="185" w:name="_Toc41551559"/>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3"/>
      <w:bookmarkEnd w:id="184"/>
      <w:bookmarkEnd w:id="185"/>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6C920C6C"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E451D5">
        <w:t>3GPP TS 38.331</w:t>
      </w:r>
      <w:r w:rsidR="00E451D5">
        <w:rPr>
          <w:lang w:eastAsia="zh-CN"/>
        </w:rPr>
        <w:t xml:space="preserve">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6" w:name="_Toc24049725"/>
      <w:bookmarkStart w:id="187" w:name="_Toc25753691"/>
      <w:bookmarkStart w:id="188" w:name="_Toc41551560"/>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6"/>
      <w:bookmarkEnd w:id="187"/>
      <w:bookmarkEnd w:id="188"/>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9" w:name="_Toc24049726"/>
      <w:bookmarkStart w:id="190" w:name="_Toc25753692"/>
      <w:bookmarkStart w:id="191" w:name="_Toc41551561"/>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9"/>
      <w:bookmarkEnd w:id="190"/>
      <w:bookmarkEnd w:id="191"/>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BEE913A"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sidR="006615C8">
        <w:t>3GPP TS 38.213</w:t>
      </w:r>
      <w:r w:rsidR="006615C8">
        <w:rPr>
          <w:lang w:eastAsia="zh-CN"/>
        </w:rPr>
        <w:t xml:space="preserve"> </w:t>
      </w:r>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192" w:name="_Toc24049727"/>
      <w:bookmarkStart w:id="193" w:name="_Toc25753693"/>
      <w:bookmarkStart w:id="194" w:name="_Toc41551562"/>
      <w:r>
        <w:t>6.</w:t>
      </w:r>
      <w:r>
        <w:rPr>
          <w:lang w:eastAsia="zh-CN"/>
        </w:rPr>
        <w:t>5</w:t>
      </w:r>
      <w:r>
        <w:rPr>
          <w:rFonts w:hint="eastAsia"/>
          <w:lang w:eastAsia="zh-CN"/>
        </w:rPr>
        <w:t>.</w:t>
      </w:r>
      <w:r>
        <w:rPr>
          <w:lang w:eastAsia="zh-CN"/>
        </w:rPr>
        <w:t>6</w:t>
      </w:r>
      <w:r>
        <w:tab/>
      </w:r>
      <w:r>
        <w:rPr>
          <w:lang w:eastAsia="zh-CN"/>
        </w:rPr>
        <w:t>QoS mechanism</w:t>
      </w:r>
      <w:bookmarkEnd w:id="192"/>
      <w:bookmarkEnd w:id="193"/>
      <w:bookmarkEnd w:id="194"/>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5" w:name="_Toc24049728"/>
      <w:bookmarkStart w:id="196" w:name="_Toc25753694"/>
      <w:bookmarkStart w:id="197" w:name="_Toc41551563"/>
      <w:r>
        <w:t>6.</w:t>
      </w:r>
      <w:r>
        <w:rPr>
          <w:lang w:eastAsia="zh-CN"/>
        </w:rPr>
        <w:t>5</w:t>
      </w:r>
      <w:r>
        <w:rPr>
          <w:rFonts w:hint="eastAsia"/>
          <w:lang w:eastAsia="zh-CN"/>
        </w:rPr>
        <w:t>.</w:t>
      </w:r>
      <w:r>
        <w:rPr>
          <w:lang w:eastAsia="zh-CN"/>
        </w:rPr>
        <w:t>7</w:t>
      </w:r>
      <w:r>
        <w:tab/>
      </w:r>
      <w:r>
        <w:rPr>
          <w:lang w:eastAsia="zh-CN"/>
        </w:rPr>
        <w:t>Sidelink RRC</w:t>
      </w:r>
      <w:bookmarkEnd w:id="195"/>
      <w:bookmarkEnd w:id="196"/>
      <w:bookmarkEnd w:id="197"/>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39F38C56" w:rsidR="00396267" w:rsidRPr="0041404A" w:rsidRDefault="00396267" w:rsidP="00396267">
      <w:pPr>
        <w:rPr>
          <w:lang w:eastAsia="zh-CN"/>
        </w:rPr>
      </w:pPr>
      <w:r>
        <w:rPr>
          <w:lang w:eastAsia="zh-CN"/>
        </w:rPr>
        <w:t xml:space="preserve">Details of the sidelink RRC procedures for NR sidelink communication are specified in </w:t>
      </w:r>
      <w:r w:rsidR="00E451D5">
        <w:t>3GPP TS 38.331</w:t>
      </w:r>
      <w:r w:rsidR="00E451D5">
        <w:rPr>
          <w:lang w:eastAsia="zh-CN"/>
        </w:rPr>
        <w:t xml:space="preserve"> </w:t>
      </w:r>
      <w:r>
        <w:rPr>
          <w:lang w:eastAsia="zh-CN"/>
        </w:rPr>
        <w:t xml:space="preserve">[17,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198" w:name="_Toc24049729"/>
      <w:bookmarkStart w:id="199" w:name="_Toc25753695"/>
      <w:bookmarkStart w:id="200" w:name="_Toc41551564"/>
      <w:r>
        <w:t>6.6</w:t>
      </w:r>
      <w:r>
        <w:tab/>
        <w:t>V2X via the Uu interface</w:t>
      </w:r>
      <w:bookmarkEnd w:id="198"/>
      <w:bookmarkEnd w:id="199"/>
      <w:bookmarkEnd w:id="200"/>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1" w:name="_Toc24049730"/>
      <w:bookmarkStart w:id="202" w:name="_Toc25753696"/>
      <w:bookmarkStart w:id="203" w:name="_Toc41551565"/>
      <w:r>
        <w:t>6.7</w:t>
      </w:r>
      <w:r>
        <w:tab/>
        <w:t>Network aspects</w:t>
      </w:r>
      <w:bookmarkEnd w:id="201"/>
      <w:bookmarkEnd w:id="202"/>
      <w:bookmarkEnd w:id="203"/>
    </w:p>
    <w:p w14:paraId="4BECA422" w14:textId="77777777" w:rsidR="00396267" w:rsidRDefault="00396267" w:rsidP="00396267">
      <w:pPr>
        <w:pStyle w:val="Heading3"/>
      </w:pPr>
      <w:bookmarkStart w:id="204" w:name="_Toc25753697"/>
      <w:bookmarkStart w:id="205" w:name="_Toc41551566"/>
      <w:r>
        <w:t>6.7.1</w:t>
      </w:r>
      <w:r>
        <w:tab/>
        <w:t>V2X service authorization</w:t>
      </w:r>
      <w:bookmarkEnd w:id="204"/>
      <w:bookmarkEnd w:id="205"/>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206" w:name="_Toc24049731"/>
      <w:bookmarkStart w:id="207" w:name="_Toc25753698"/>
      <w:bookmarkStart w:id="208" w:name="_Toc41551567"/>
      <w:r>
        <w:t>7</w:t>
      </w:r>
      <w:r>
        <w:tab/>
        <w:t>Multi-RAT V2X</w:t>
      </w:r>
      <w:bookmarkEnd w:id="206"/>
      <w:bookmarkEnd w:id="207"/>
      <w:bookmarkEnd w:id="208"/>
    </w:p>
    <w:p w14:paraId="3AABC635" w14:textId="77777777" w:rsidR="00396267" w:rsidRDefault="00396267" w:rsidP="00396267">
      <w:pPr>
        <w:pStyle w:val="Heading2"/>
      </w:pPr>
      <w:bookmarkStart w:id="209" w:name="_Toc24049732"/>
      <w:bookmarkStart w:id="210" w:name="_Toc25753699"/>
      <w:bookmarkStart w:id="211" w:name="_Toc41551568"/>
      <w:r>
        <w:t>7.1</w:t>
      </w:r>
      <w:r>
        <w:tab/>
        <w:t>Cross-RAT operation</w:t>
      </w:r>
      <w:bookmarkEnd w:id="209"/>
      <w:bookmarkEnd w:id="210"/>
      <w:bookmarkEnd w:id="211"/>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2" w:name="_Toc24049733"/>
      <w:bookmarkStart w:id="213" w:name="_Toc25753700"/>
      <w:bookmarkStart w:id="214" w:name="_Toc41551569"/>
      <w:r>
        <w:t>7.2</w:t>
      </w:r>
      <w:r>
        <w:tab/>
        <w:t>MR-DC</w:t>
      </w:r>
      <w:bookmarkEnd w:id="212"/>
      <w:bookmarkEnd w:id="213"/>
      <w:bookmarkEnd w:id="214"/>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5" w:name="_Toc24049735"/>
      <w:bookmarkStart w:id="216" w:name="_Toc25753701"/>
      <w:bookmarkStart w:id="217" w:name="_Toc41551570"/>
      <w:r>
        <w:t>8</w:t>
      </w:r>
      <w:r>
        <w:tab/>
        <w:t>Transmission profiles</w:t>
      </w:r>
      <w:bookmarkEnd w:id="215"/>
      <w:bookmarkEnd w:id="216"/>
      <w:bookmarkEnd w:id="217"/>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8" w:name="_Toc24049736"/>
      <w:bookmarkStart w:id="219" w:name="_Toc25753702"/>
      <w:bookmarkStart w:id="220" w:name="_Toc41551571"/>
      <w:r>
        <w:t>9</w:t>
      </w:r>
      <w:r>
        <w:tab/>
        <w:t>Pedestrian UE</w:t>
      </w:r>
      <w:bookmarkEnd w:id="218"/>
      <w:bookmarkEnd w:id="219"/>
      <w:bookmarkEnd w:id="220"/>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1" w:name="_Toc24049737"/>
      <w:bookmarkStart w:id="222" w:name="_Toc25753703"/>
      <w:bookmarkStart w:id="223" w:name="_Toc41551572"/>
      <w:r>
        <w:t>10</w:t>
      </w:r>
      <w:r>
        <w:tab/>
        <w:t>Roadside unit</w:t>
      </w:r>
      <w:bookmarkEnd w:id="221"/>
      <w:bookmarkEnd w:id="222"/>
      <w:bookmarkEnd w:id="223"/>
    </w:p>
    <w:p w14:paraId="7BA3D25F" w14:textId="12DD76C4"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r w:rsidR="00E451D5">
        <w:t>3GPP TS</w:t>
      </w:r>
      <w:r w:rsidR="00E451D5" w:rsidRPr="004D3578">
        <w:t> </w:t>
      </w:r>
      <w:r w:rsidR="00E451D5">
        <w:t xml:space="preserve">22.185 </w:t>
      </w:r>
      <w:r>
        <w:t xml:space="preserve">[6], </w:t>
      </w:r>
      <w:r w:rsidR="00E451D5">
        <w:t>3GPP 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224" w:name="historyclause"/>
      <w:r w:rsidRPr="004D3578">
        <w:br w:type="page"/>
      </w:r>
      <w:bookmarkStart w:id="225" w:name="_Toc24049738"/>
      <w:bookmarkStart w:id="226" w:name="_Toc25753704"/>
      <w:r w:rsidRPr="004D3578">
        <w:t>Annex &lt;</w:t>
      </w:r>
      <w:r w:rsidR="00764039">
        <w:t>A</w:t>
      </w:r>
      <w:r w:rsidRPr="004D3578">
        <w:t>&gt; (informative):</w:t>
      </w:r>
      <w:r w:rsidRPr="004D3578">
        <w:br/>
        <w:t>Change history</w:t>
      </w:r>
      <w:bookmarkEnd w:id="224"/>
      <w:bookmarkEnd w:id="225"/>
      <w:bookmarkEnd w:id="2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4"/>
        <w:gridCol w:w="1121"/>
        <w:gridCol w:w="961"/>
        <w:gridCol w:w="312"/>
        <w:gridCol w:w="374"/>
        <w:gridCol w:w="338"/>
        <w:gridCol w:w="4634"/>
        <w:gridCol w:w="1023"/>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377890">
        <w:tc>
          <w:tcPr>
            <w:tcW w:w="744"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377890">
        <w:tc>
          <w:tcPr>
            <w:tcW w:w="744"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377890">
        <w:tc>
          <w:tcPr>
            <w:tcW w:w="744"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377890">
        <w:tc>
          <w:tcPr>
            <w:tcW w:w="744"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377890">
        <w:tc>
          <w:tcPr>
            <w:tcW w:w="744"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377890">
        <w:tc>
          <w:tcPr>
            <w:tcW w:w="744"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377890">
        <w:tc>
          <w:tcPr>
            <w:tcW w:w="744"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377890">
        <w:tc>
          <w:tcPr>
            <w:tcW w:w="744"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377890">
        <w:tc>
          <w:tcPr>
            <w:tcW w:w="744"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0" w:type="auto"/>
            <w:shd w:val="solid" w:color="FFFFFF" w:fill="auto"/>
          </w:tcPr>
          <w:p w14:paraId="18D260A1" w14:textId="2E1BEF6D" w:rsidR="00B84DF6" w:rsidRDefault="00B84DF6" w:rsidP="00674242">
            <w:pPr>
              <w:pStyle w:val="TAC"/>
              <w:rPr>
                <w:sz w:val="16"/>
                <w:szCs w:val="16"/>
              </w:rPr>
            </w:pPr>
            <w:r>
              <w:rPr>
                <w:sz w:val="16"/>
                <w:szCs w:val="16"/>
              </w:rPr>
              <w:t>R1-</w:t>
            </w:r>
            <w:r w:rsidR="00F21811">
              <w:rPr>
                <w:sz w:val="16"/>
                <w:szCs w:val="16"/>
              </w:rPr>
              <w:t>200</w:t>
            </w:r>
            <w:r w:rsidR="0096756B">
              <w:rPr>
                <w:sz w:val="16"/>
                <w:szCs w:val="16"/>
              </w:rPr>
              <w:t>4861</w:t>
            </w:r>
          </w:p>
        </w:tc>
        <w:tc>
          <w:tcPr>
            <w:tcW w:w="0" w:type="auto"/>
            <w:shd w:val="solid" w:color="FFFFFF" w:fill="auto"/>
          </w:tcPr>
          <w:p w14:paraId="59D1BB28" w14:textId="77777777" w:rsidR="00B84DF6" w:rsidRPr="006B0D02" w:rsidRDefault="00B84DF6" w:rsidP="00615F32">
            <w:pPr>
              <w:pStyle w:val="TAL"/>
              <w:rPr>
                <w:sz w:val="16"/>
                <w:szCs w:val="16"/>
              </w:rPr>
            </w:pPr>
          </w:p>
        </w:tc>
        <w:tc>
          <w:tcPr>
            <w:tcW w:w="0" w:type="auto"/>
            <w:shd w:val="solid" w:color="FFFFFF" w:fill="auto"/>
          </w:tcPr>
          <w:p w14:paraId="5E05CFFC" w14:textId="77777777" w:rsidR="00B84DF6" w:rsidRPr="006B0D02" w:rsidRDefault="00B84DF6" w:rsidP="00615F32">
            <w:pPr>
              <w:pStyle w:val="TAR"/>
              <w:rPr>
                <w:sz w:val="16"/>
                <w:szCs w:val="16"/>
              </w:rPr>
            </w:pPr>
          </w:p>
        </w:tc>
        <w:tc>
          <w:tcPr>
            <w:tcW w:w="0" w:type="auto"/>
            <w:shd w:val="solid" w:color="FFFFFF" w:fill="auto"/>
          </w:tcPr>
          <w:p w14:paraId="2008EA50" w14:textId="77777777" w:rsidR="00B84DF6" w:rsidRPr="006B0D02" w:rsidRDefault="00B84DF6" w:rsidP="00615F32">
            <w:pPr>
              <w:pStyle w:val="TAC"/>
              <w:rPr>
                <w:sz w:val="16"/>
                <w:szCs w:val="16"/>
              </w:rPr>
            </w:pPr>
          </w:p>
        </w:tc>
        <w:tc>
          <w:tcPr>
            <w:tcW w:w="0" w:type="auto"/>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0" w:type="auto"/>
            <w:shd w:val="solid" w:color="FFFFFF" w:fill="auto"/>
          </w:tcPr>
          <w:p w14:paraId="72A15FC5" w14:textId="6AFFB7CB" w:rsidR="00B84DF6" w:rsidRDefault="0096756B" w:rsidP="00615F32">
            <w:pPr>
              <w:pStyle w:val="TAC"/>
              <w:rPr>
                <w:sz w:val="16"/>
                <w:szCs w:val="16"/>
              </w:rPr>
            </w:pPr>
            <w:r>
              <w:rPr>
                <w:sz w:val="16"/>
                <w:szCs w:val="16"/>
              </w:rPr>
              <w:t>1.4</w:t>
            </w:r>
            <w:bookmarkStart w:id="227" w:name="_GoBack"/>
            <w:bookmarkEnd w:id="227"/>
            <w:r w:rsidR="00864F65">
              <w:rPr>
                <w:sz w:val="16"/>
                <w:szCs w:val="16"/>
              </w:rPr>
              <w:t>.0</w:t>
            </w:r>
          </w:p>
        </w:tc>
      </w:tr>
    </w:tbl>
    <w:p w14:paraId="0997ADF0" w14:textId="77777777" w:rsidR="00396267" w:rsidRDefault="00396267" w:rsidP="00396267"/>
    <w:sectPr w:rsidR="00396267">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CE2EE0" w:rsidRDefault="00CE2EE0">
      <w:r>
        <w:separator/>
      </w:r>
    </w:p>
  </w:endnote>
  <w:endnote w:type="continuationSeparator" w:id="0">
    <w:p w14:paraId="52123F6D" w14:textId="77777777" w:rsidR="00CE2EE0" w:rsidRDefault="00CE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CE2EE0" w:rsidRDefault="00CE2E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CE2EE0" w:rsidRDefault="00CE2EE0">
      <w:r>
        <w:separator/>
      </w:r>
    </w:p>
  </w:footnote>
  <w:footnote w:type="continuationSeparator" w:id="0">
    <w:p w14:paraId="55A3DC25" w14:textId="77777777" w:rsidR="00CE2EE0" w:rsidRDefault="00CE2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CE2EE0" w:rsidRDefault="00CE2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56B">
      <w:rPr>
        <w:rFonts w:ascii="Arial" w:hAnsi="Arial" w:cs="Arial"/>
        <w:b/>
        <w:noProof/>
        <w:sz w:val="18"/>
        <w:szCs w:val="18"/>
      </w:rPr>
      <w:t>3GPP TR 37.985 V1.4.0 (2020-05)</w:t>
    </w:r>
    <w:r>
      <w:rPr>
        <w:rFonts w:ascii="Arial" w:hAnsi="Arial" w:cs="Arial"/>
        <w:b/>
        <w:sz w:val="18"/>
        <w:szCs w:val="18"/>
      </w:rPr>
      <w:fldChar w:fldCharType="end"/>
    </w:r>
  </w:p>
  <w:p w14:paraId="07C16CE5" w14:textId="77777777" w:rsidR="00CE2EE0" w:rsidRDefault="00CE2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756B">
      <w:rPr>
        <w:rFonts w:ascii="Arial" w:hAnsi="Arial" w:cs="Arial"/>
        <w:b/>
        <w:noProof/>
        <w:sz w:val="18"/>
        <w:szCs w:val="18"/>
      </w:rPr>
      <w:t>34</w:t>
    </w:r>
    <w:r>
      <w:rPr>
        <w:rFonts w:ascii="Arial" w:hAnsi="Arial" w:cs="Arial"/>
        <w:b/>
        <w:sz w:val="18"/>
        <w:szCs w:val="18"/>
      </w:rPr>
      <w:fldChar w:fldCharType="end"/>
    </w:r>
  </w:p>
  <w:p w14:paraId="227B5354" w14:textId="37575D4A" w:rsidR="00CE2EE0" w:rsidRDefault="00CE2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56B">
      <w:rPr>
        <w:rFonts w:ascii="Arial" w:hAnsi="Arial" w:cs="Arial"/>
        <w:b/>
        <w:noProof/>
        <w:sz w:val="18"/>
        <w:szCs w:val="18"/>
      </w:rPr>
      <w:t>Release 16</w:t>
    </w:r>
    <w:r>
      <w:rPr>
        <w:rFonts w:ascii="Arial" w:hAnsi="Arial" w:cs="Arial"/>
        <w:b/>
        <w:sz w:val="18"/>
        <w:szCs w:val="18"/>
      </w:rPr>
      <w:fldChar w:fldCharType="end"/>
    </w:r>
  </w:p>
  <w:p w14:paraId="70387197" w14:textId="77777777" w:rsidR="00CE2EE0" w:rsidRDefault="00CE2E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80B9C"/>
    <w:rsid w:val="00182BD2"/>
    <w:rsid w:val="00183055"/>
    <w:rsid w:val="00183267"/>
    <w:rsid w:val="00184F01"/>
    <w:rsid w:val="00191067"/>
    <w:rsid w:val="001A4C42"/>
    <w:rsid w:val="001A7420"/>
    <w:rsid w:val="001B6637"/>
    <w:rsid w:val="001C0879"/>
    <w:rsid w:val="001C21C3"/>
    <w:rsid w:val="001C22C7"/>
    <w:rsid w:val="001C39B8"/>
    <w:rsid w:val="001D02C2"/>
    <w:rsid w:val="001D0B38"/>
    <w:rsid w:val="001D52A5"/>
    <w:rsid w:val="001E2CCF"/>
    <w:rsid w:val="001E3E93"/>
    <w:rsid w:val="001F0C1D"/>
    <w:rsid w:val="001F1132"/>
    <w:rsid w:val="001F168B"/>
    <w:rsid w:val="001F17CE"/>
    <w:rsid w:val="001F395F"/>
    <w:rsid w:val="00200A81"/>
    <w:rsid w:val="002038EF"/>
    <w:rsid w:val="00216038"/>
    <w:rsid w:val="002208C8"/>
    <w:rsid w:val="0022096E"/>
    <w:rsid w:val="00224B73"/>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715F"/>
    <w:rsid w:val="002805FD"/>
    <w:rsid w:val="00284832"/>
    <w:rsid w:val="00292FBD"/>
    <w:rsid w:val="0029502E"/>
    <w:rsid w:val="002B6339"/>
    <w:rsid w:val="002C0BEB"/>
    <w:rsid w:val="002C38D6"/>
    <w:rsid w:val="002D7DD0"/>
    <w:rsid w:val="002D7F7B"/>
    <w:rsid w:val="002E00EE"/>
    <w:rsid w:val="002E45EA"/>
    <w:rsid w:val="002F143C"/>
    <w:rsid w:val="00304BA4"/>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6FA7"/>
    <w:rsid w:val="00423334"/>
    <w:rsid w:val="004345EC"/>
    <w:rsid w:val="00440AE4"/>
    <w:rsid w:val="0046166E"/>
    <w:rsid w:val="004617F4"/>
    <w:rsid w:val="00465515"/>
    <w:rsid w:val="00481B76"/>
    <w:rsid w:val="00484626"/>
    <w:rsid w:val="00490E84"/>
    <w:rsid w:val="00494973"/>
    <w:rsid w:val="004957B4"/>
    <w:rsid w:val="004A725C"/>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4C2C"/>
    <w:rsid w:val="00575329"/>
    <w:rsid w:val="00592437"/>
    <w:rsid w:val="005946A4"/>
    <w:rsid w:val="00597B11"/>
    <w:rsid w:val="005A365E"/>
    <w:rsid w:val="005A6880"/>
    <w:rsid w:val="005B30E4"/>
    <w:rsid w:val="005C6F08"/>
    <w:rsid w:val="005C79A6"/>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401BD"/>
    <w:rsid w:val="00644F5C"/>
    <w:rsid w:val="00647114"/>
    <w:rsid w:val="00654345"/>
    <w:rsid w:val="006615C8"/>
    <w:rsid w:val="0066455F"/>
    <w:rsid w:val="00666867"/>
    <w:rsid w:val="00674242"/>
    <w:rsid w:val="006843BE"/>
    <w:rsid w:val="00692045"/>
    <w:rsid w:val="00697121"/>
    <w:rsid w:val="006A157C"/>
    <w:rsid w:val="006A323F"/>
    <w:rsid w:val="006A72D7"/>
    <w:rsid w:val="006B23EA"/>
    <w:rsid w:val="006B30D0"/>
    <w:rsid w:val="006C0725"/>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2F8A"/>
    <w:rsid w:val="00774DA4"/>
    <w:rsid w:val="00781F0F"/>
    <w:rsid w:val="00783DF4"/>
    <w:rsid w:val="00787E59"/>
    <w:rsid w:val="0079467C"/>
    <w:rsid w:val="00795574"/>
    <w:rsid w:val="00797ED5"/>
    <w:rsid w:val="007A7647"/>
    <w:rsid w:val="007A772E"/>
    <w:rsid w:val="007B1FA3"/>
    <w:rsid w:val="007B295D"/>
    <w:rsid w:val="007B600E"/>
    <w:rsid w:val="007D01F1"/>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C0AA5"/>
    <w:rsid w:val="008C384C"/>
    <w:rsid w:val="008C6C94"/>
    <w:rsid w:val="008D12F9"/>
    <w:rsid w:val="008D2F43"/>
    <w:rsid w:val="008D4E8F"/>
    <w:rsid w:val="008D6063"/>
    <w:rsid w:val="008E18D0"/>
    <w:rsid w:val="008F258C"/>
    <w:rsid w:val="0090271F"/>
    <w:rsid w:val="00902E23"/>
    <w:rsid w:val="009046F3"/>
    <w:rsid w:val="00905CA6"/>
    <w:rsid w:val="009062F5"/>
    <w:rsid w:val="009114D7"/>
    <w:rsid w:val="0091348E"/>
    <w:rsid w:val="00917CCB"/>
    <w:rsid w:val="00924A48"/>
    <w:rsid w:val="00927DB3"/>
    <w:rsid w:val="009401CA"/>
    <w:rsid w:val="00940838"/>
    <w:rsid w:val="009412EC"/>
    <w:rsid w:val="00942EC2"/>
    <w:rsid w:val="009430A1"/>
    <w:rsid w:val="00945F85"/>
    <w:rsid w:val="00956C72"/>
    <w:rsid w:val="0096331F"/>
    <w:rsid w:val="0096756B"/>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2269"/>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3255"/>
    <w:rsid w:val="00BF128E"/>
    <w:rsid w:val="00C074DD"/>
    <w:rsid w:val="00C11217"/>
    <w:rsid w:val="00C1251C"/>
    <w:rsid w:val="00C13A06"/>
    <w:rsid w:val="00C1496A"/>
    <w:rsid w:val="00C21331"/>
    <w:rsid w:val="00C270F6"/>
    <w:rsid w:val="00C27B90"/>
    <w:rsid w:val="00C31241"/>
    <w:rsid w:val="00C33079"/>
    <w:rsid w:val="00C45231"/>
    <w:rsid w:val="00C50FC2"/>
    <w:rsid w:val="00C62A9E"/>
    <w:rsid w:val="00C65CBB"/>
    <w:rsid w:val="00C71C18"/>
    <w:rsid w:val="00C72833"/>
    <w:rsid w:val="00C80F1D"/>
    <w:rsid w:val="00C84B56"/>
    <w:rsid w:val="00C85987"/>
    <w:rsid w:val="00C912BF"/>
    <w:rsid w:val="00C93F40"/>
    <w:rsid w:val="00C967F0"/>
    <w:rsid w:val="00CA3D0C"/>
    <w:rsid w:val="00CD2DE0"/>
    <w:rsid w:val="00CD3532"/>
    <w:rsid w:val="00CD5193"/>
    <w:rsid w:val="00CD5F3B"/>
    <w:rsid w:val="00CD78C9"/>
    <w:rsid w:val="00CE2EE0"/>
    <w:rsid w:val="00CE6FC4"/>
    <w:rsid w:val="00CF0174"/>
    <w:rsid w:val="00D03960"/>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A0F04"/>
    <w:rsid w:val="00EA15B0"/>
    <w:rsid w:val="00EA2742"/>
    <w:rsid w:val="00EA5EA7"/>
    <w:rsid w:val="00EB25D1"/>
    <w:rsid w:val="00EB2CBF"/>
    <w:rsid w:val="00EB2FF3"/>
    <w:rsid w:val="00EC4A25"/>
    <w:rsid w:val="00EC756F"/>
    <w:rsid w:val="00ED2DCA"/>
    <w:rsid w:val="00EE3365"/>
    <w:rsid w:val="00EF435F"/>
    <w:rsid w:val="00EF4927"/>
    <w:rsid w:val="00F025A2"/>
    <w:rsid w:val="00F0471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5211"/>
    <w:rsid w:val="00F9008D"/>
    <w:rsid w:val="00F91AFD"/>
    <w:rsid w:val="00F95F66"/>
    <w:rsid w:val="00F96C7B"/>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ntTable" Target="fontTable.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footer" Target="footer1.xml"/><Relationship Id="rId4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A179B-BEE3-4641-A8FD-253E7EB3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14277</Words>
  <Characters>77010</Characters>
  <Application>Microsoft Office Word</Application>
  <DocSecurity>0</DocSecurity>
  <Lines>641</Lines>
  <Paragraphs>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91105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4</cp:revision>
  <cp:lastPrinted>2019-02-25T14:05:00Z</cp:lastPrinted>
  <dcterms:created xsi:type="dcterms:W3CDTF">2020-05-28T09:52:00Z</dcterms:created>
  <dcterms:modified xsi:type="dcterms:W3CDTF">2020-05-29T16:49:00Z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